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2CD2" w:rsidRPr="00893D81" w:rsidRDefault="000463E3" w:rsidP="00893D81">
      <w:pPr>
        <w:jc w:val="center"/>
      </w:pPr>
      <w:bookmarkStart w:id="0" w:name="_GoBack"/>
      <w:bookmarkEnd w:id="0"/>
      <w:r>
        <w:rPr>
          <w:noProof/>
        </w:rPr>
        <w:drawing>
          <wp:inline distT="0" distB="0" distL="0" distR="0">
            <wp:extent cx="1025525" cy="1304290"/>
            <wp:effectExtent l="0" t="0" r="3175" b="0"/>
            <wp:docPr id="1" name="Рисунок 1" descr="krpr-ger_new_gr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rpr-ger_new_gra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525" cy="13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CD2" w:rsidRPr="00893D81" w:rsidRDefault="00692CD2" w:rsidP="00893D81">
      <w:pPr>
        <w:pStyle w:val="Title"/>
        <w:spacing w:before="0"/>
      </w:pPr>
      <w:r w:rsidRPr="00893D81">
        <w:t>Кемеровская область</w:t>
      </w:r>
    </w:p>
    <w:p w:rsidR="00692CD2" w:rsidRPr="00893D81" w:rsidRDefault="00692CD2" w:rsidP="00893D81">
      <w:pPr>
        <w:pStyle w:val="Title"/>
        <w:spacing w:before="0"/>
      </w:pPr>
      <w:r w:rsidRPr="00893D81">
        <w:t>Администр</w:t>
      </w:r>
      <w:r w:rsidR="00893D81">
        <w:t>ация муниципального образования</w:t>
      </w:r>
    </w:p>
    <w:p w:rsidR="00692CD2" w:rsidRDefault="00893D81" w:rsidP="00893D81">
      <w:pPr>
        <w:pStyle w:val="Title"/>
        <w:spacing w:before="0"/>
      </w:pPr>
      <w:r>
        <w:t xml:space="preserve">«Крапивинский </w:t>
      </w:r>
      <w:r w:rsidR="00692CD2" w:rsidRPr="00893D81">
        <w:t>район»</w:t>
      </w:r>
    </w:p>
    <w:p w:rsidR="00893D81" w:rsidRPr="00893D81" w:rsidRDefault="00893D81" w:rsidP="00893D81">
      <w:pPr>
        <w:pStyle w:val="Title"/>
        <w:spacing w:before="0"/>
      </w:pPr>
    </w:p>
    <w:p w:rsidR="00692CD2" w:rsidRDefault="00692CD2" w:rsidP="00893D81">
      <w:pPr>
        <w:pStyle w:val="Title"/>
        <w:spacing w:before="0"/>
      </w:pPr>
      <w:r w:rsidRPr="00893D81">
        <w:t>ПОСТАНОВЛЕНИЕ</w:t>
      </w:r>
    </w:p>
    <w:p w:rsidR="00893D81" w:rsidRPr="00893D81" w:rsidRDefault="00893D81" w:rsidP="00893D81">
      <w:pPr>
        <w:pStyle w:val="Title"/>
        <w:spacing w:before="0"/>
      </w:pPr>
    </w:p>
    <w:p w:rsidR="00692CD2" w:rsidRPr="00893D81" w:rsidRDefault="00893D81" w:rsidP="00893D81">
      <w:pPr>
        <w:pStyle w:val="Title"/>
        <w:spacing w:before="0"/>
      </w:pPr>
      <w:r>
        <w:t>от 26.03.2007 №</w:t>
      </w:r>
      <w:r w:rsidR="00692CD2" w:rsidRPr="00893D81">
        <w:t>07</w:t>
      </w:r>
    </w:p>
    <w:p w:rsidR="00692CD2" w:rsidRPr="00893D81" w:rsidRDefault="00692CD2" w:rsidP="00893D81">
      <w:pPr>
        <w:pStyle w:val="Title"/>
        <w:spacing w:before="0"/>
      </w:pPr>
      <w:r w:rsidRPr="00893D81">
        <w:t>р.п. Крапивинский</w:t>
      </w:r>
    </w:p>
    <w:p w:rsidR="00692CD2" w:rsidRPr="00893D81" w:rsidRDefault="00692CD2" w:rsidP="00893D81">
      <w:pPr>
        <w:pStyle w:val="Title"/>
        <w:spacing w:before="0"/>
      </w:pPr>
    </w:p>
    <w:p w:rsidR="00692CD2" w:rsidRPr="00893D81" w:rsidRDefault="00692CD2" w:rsidP="00893D81">
      <w:pPr>
        <w:pStyle w:val="Title"/>
        <w:spacing w:before="0"/>
        <w:ind w:firstLine="0"/>
        <w:jc w:val="left"/>
      </w:pPr>
      <w:r w:rsidRPr="00893D81">
        <w:t>О реализа</w:t>
      </w:r>
      <w:r w:rsidR="00893D81">
        <w:t>ции приоритетного регионального</w:t>
      </w:r>
    </w:p>
    <w:p w:rsidR="00692CD2" w:rsidRPr="00893D81" w:rsidRDefault="00692CD2" w:rsidP="00893D81">
      <w:pPr>
        <w:pStyle w:val="Title"/>
        <w:spacing w:before="0"/>
        <w:ind w:firstLine="0"/>
        <w:jc w:val="left"/>
      </w:pPr>
      <w:r w:rsidRPr="00893D81">
        <w:t xml:space="preserve">проекта </w:t>
      </w:r>
      <w:r w:rsidR="00893D81">
        <w:t>«Малый бизнес» на территории МО</w:t>
      </w:r>
    </w:p>
    <w:p w:rsidR="00692CD2" w:rsidRPr="00893D81" w:rsidRDefault="00893D81" w:rsidP="00893D81">
      <w:pPr>
        <w:pStyle w:val="Title"/>
        <w:spacing w:before="0"/>
        <w:ind w:firstLine="0"/>
        <w:jc w:val="left"/>
      </w:pPr>
      <w:r>
        <w:t>«Крапивинский район» в 2007</w:t>
      </w:r>
      <w:r w:rsidR="00692CD2" w:rsidRPr="00893D81">
        <w:t>году.</w:t>
      </w:r>
    </w:p>
    <w:p w:rsidR="00692CD2" w:rsidRPr="00893D81" w:rsidRDefault="00692CD2" w:rsidP="00893D81">
      <w:pPr>
        <w:pStyle w:val="Title"/>
      </w:pPr>
    </w:p>
    <w:p w:rsidR="00692CD2" w:rsidRPr="00893D81" w:rsidRDefault="00692CD2" w:rsidP="00893D81">
      <w:r w:rsidRPr="00893D81">
        <w:t>В связи с объявлением в Кемеровской области приоритетного регионального проекта «Малый бизнес», в рамках комплексной программы социально-экономического развития Крапивинского района, одобренной коллегией администрации МО «Кр</w:t>
      </w:r>
      <w:r w:rsidR="00893D81">
        <w:t>апивинский район» от 19.02 2007</w:t>
      </w:r>
      <w:r w:rsidRPr="00893D81">
        <w:t>г. коллегия администрации МО «Крапивинский район»</w:t>
      </w:r>
    </w:p>
    <w:p w:rsidR="00692CD2" w:rsidRPr="00893D81" w:rsidRDefault="00692CD2" w:rsidP="00893D81">
      <w:r w:rsidRPr="00893D81">
        <w:t>постановляет:</w:t>
      </w:r>
    </w:p>
    <w:p w:rsidR="00692CD2" w:rsidRPr="00893D81" w:rsidRDefault="00893D81" w:rsidP="00893D81">
      <w:r>
        <w:t>1.Одобрить план мероприятий</w:t>
      </w:r>
      <w:r w:rsidR="00692CD2" w:rsidRPr="00893D81">
        <w:t xml:space="preserve"> по</w:t>
      </w:r>
      <w:r w:rsidR="0020195E">
        <w:t>реализации</w:t>
      </w:r>
      <w:r w:rsidR="00692CD2" w:rsidRPr="00893D81">
        <w:t xml:space="preserve"> приоритетного регионального проекта «Малый бизнес» на 2</w:t>
      </w:r>
      <w:r w:rsidR="0020195E">
        <w:t xml:space="preserve">007год и Программу развития сферы малого предпринимательства </w:t>
      </w:r>
      <w:r w:rsidR="00692CD2" w:rsidRPr="00893D81">
        <w:t>Крапивинского района н</w:t>
      </w:r>
      <w:r w:rsidR="0020195E">
        <w:t>а 2007-2011</w:t>
      </w:r>
      <w:r w:rsidR="00692CD2" w:rsidRPr="00893D81">
        <w:t>годы.</w:t>
      </w:r>
    </w:p>
    <w:p w:rsidR="00692CD2" w:rsidRPr="00893D81" w:rsidRDefault="0020195E" w:rsidP="00893D81">
      <w:r>
        <w:t>2.Обеспечить объем финансирования из местного бюджета</w:t>
      </w:r>
      <w:r w:rsidR="00692CD2" w:rsidRPr="00893D81">
        <w:t xml:space="preserve"> на реализацию мероприятий плана в соответ</w:t>
      </w:r>
      <w:r>
        <w:t>ствии с бюджетом района на 2007</w:t>
      </w:r>
      <w:r w:rsidR="00692CD2" w:rsidRPr="00893D81">
        <w:t>год.</w:t>
      </w:r>
    </w:p>
    <w:p w:rsidR="00692CD2" w:rsidRPr="00893D81" w:rsidRDefault="00692CD2" w:rsidP="00893D81">
      <w:r w:rsidRPr="00893D81">
        <w:t>3.Заместителю главы по экономике Климиной Т.И.</w:t>
      </w:r>
    </w:p>
    <w:p w:rsidR="00692CD2" w:rsidRPr="00893D81" w:rsidRDefault="00692CD2" w:rsidP="00893D81">
      <w:r w:rsidRPr="00893D81">
        <w:t>3.1.Организовать проведение разъяснительной работы по мероприятиям плана, организовать конкурс проектов для осуществления поддержки субъектов малого предпринимат</w:t>
      </w:r>
      <w:r w:rsidR="0020195E">
        <w:t>ельства во втором квартале 2007</w:t>
      </w:r>
      <w:r w:rsidRPr="00893D81">
        <w:t>года.</w:t>
      </w:r>
    </w:p>
    <w:p w:rsidR="00692CD2" w:rsidRPr="00893D81" w:rsidRDefault="00692CD2" w:rsidP="00893D81">
      <w:r w:rsidRPr="00893D81">
        <w:t xml:space="preserve">3.2.Ежеквартально осуществлять мониторинг реализации приоритетного </w:t>
      </w:r>
      <w:r w:rsidR="0020195E">
        <w:t xml:space="preserve">регионального проекта </w:t>
      </w:r>
      <w:r w:rsidRPr="00893D81">
        <w:t>«Мал</w:t>
      </w:r>
      <w:r w:rsidR="0020195E">
        <w:t xml:space="preserve">ый бизнес» на </w:t>
      </w:r>
      <w:r w:rsidRPr="00893D81">
        <w:t>территории Крапивинского района.</w:t>
      </w:r>
    </w:p>
    <w:p w:rsidR="00692CD2" w:rsidRPr="00893D81" w:rsidRDefault="00692CD2" w:rsidP="00893D81">
      <w:r w:rsidRPr="00893D81">
        <w:t>4.Контроль за исполнением постановления оставляю за собой.</w:t>
      </w:r>
    </w:p>
    <w:p w:rsidR="00692CD2" w:rsidRPr="00893D81" w:rsidRDefault="00692CD2" w:rsidP="00893D81">
      <w:r w:rsidRPr="00893D81">
        <w:t>5.Постановление вступает в силу с момента подписания.</w:t>
      </w:r>
    </w:p>
    <w:p w:rsidR="00692CD2" w:rsidRPr="00893D81" w:rsidRDefault="00692CD2" w:rsidP="00893D81"/>
    <w:p w:rsidR="00692CD2" w:rsidRPr="00893D81" w:rsidRDefault="00692CD2" w:rsidP="00893D81">
      <w:r w:rsidRPr="00893D81">
        <w:t>Глава</w:t>
      </w:r>
    </w:p>
    <w:p w:rsidR="00692CD2" w:rsidRPr="00893D81" w:rsidRDefault="00692CD2" w:rsidP="00893D81">
      <w:r w:rsidRPr="00893D81">
        <w:t>муниципального образования</w:t>
      </w:r>
    </w:p>
    <w:p w:rsidR="0020195E" w:rsidRDefault="00692CD2" w:rsidP="00893D81">
      <w:r w:rsidRPr="00893D81">
        <w:t>«Крапивинский район»</w:t>
      </w:r>
    </w:p>
    <w:p w:rsidR="00692CD2" w:rsidRPr="00893D81" w:rsidRDefault="00692CD2" w:rsidP="00893D81">
      <w:r w:rsidRPr="00893D81">
        <w:t>В.А.Альберт</w:t>
      </w:r>
    </w:p>
    <w:p w:rsidR="00692CD2" w:rsidRPr="00893D81" w:rsidRDefault="00692CD2" w:rsidP="00893D81"/>
    <w:p w:rsidR="00090B7A" w:rsidRPr="00893D81" w:rsidRDefault="00090B7A" w:rsidP="0020195E">
      <w:pPr>
        <w:pStyle w:val="Application"/>
        <w:spacing w:before="0" w:after="0"/>
      </w:pPr>
      <w:r w:rsidRPr="00893D81">
        <w:t>УТВЕРЖДАЮ</w:t>
      </w:r>
    </w:p>
    <w:p w:rsidR="00090B7A" w:rsidRPr="00893D81" w:rsidRDefault="0020195E" w:rsidP="0020195E">
      <w:pPr>
        <w:pStyle w:val="Application"/>
        <w:spacing w:before="0" w:after="0"/>
      </w:pPr>
      <w:r>
        <w:t xml:space="preserve">Глава </w:t>
      </w:r>
      <w:r w:rsidR="00090B7A" w:rsidRPr="00893D81">
        <w:t>администрации</w:t>
      </w:r>
    </w:p>
    <w:p w:rsidR="00090B7A" w:rsidRPr="00893D81" w:rsidRDefault="00090B7A" w:rsidP="0020195E">
      <w:pPr>
        <w:pStyle w:val="Application"/>
        <w:spacing w:before="0" w:after="0"/>
      </w:pPr>
      <w:r w:rsidRPr="00893D81">
        <w:t>Крапивинского района</w:t>
      </w:r>
    </w:p>
    <w:p w:rsidR="00090B7A" w:rsidRPr="00893D81" w:rsidRDefault="00090B7A" w:rsidP="0020195E">
      <w:pPr>
        <w:pStyle w:val="Application"/>
        <w:spacing w:before="0" w:after="0"/>
      </w:pPr>
    </w:p>
    <w:p w:rsidR="00090B7A" w:rsidRPr="00893D81" w:rsidRDefault="0020195E" w:rsidP="0020195E">
      <w:pPr>
        <w:pStyle w:val="Application"/>
        <w:spacing w:before="0" w:after="0"/>
      </w:pPr>
      <w:r>
        <w:t>__________</w:t>
      </w:r>
      <w:r w:rsidR="00090B7A" w:rsidRPr="00893D81">
        <w:t>В.А.Альберт</w:t>
      </w:r>
    </w:p>
    <w:p w:rsidR="006A3C72" w:rsidRPr="00893D81" w:rsidRDefault="006A3C72" w:rsidP="00893D81"/>
    <w:p w:rsidR="006A3C72" w:rsidRPr="00893D81" w:rsidRDefault="006A3C72" w:rsidP="0020195E">
      <w:pPr>
        <w:pStyle w:val="1"/>
      </w:pPr>
      <w:r w:rsidRPr="00893D81">
        <w:t>Программа</w:t>
      </w:r>
    </w:p>
    <w:p w:rsidR="006A3C72" w:rsidRPr="00893D81" w:rsidRDefault="006A3C72" w:rsidP="0020195E">
      <w:pPr>
        <w:pStyle w:val="1"/>
      </w:pPr>
      <w:r w:rsidRPr="00893D81">
        <w:t>Развития сф</w:t>
      </w:r>
      <w:r w:rsidR="0020195E">
        <w:t>еры малого предпринимательства</w:t>
      </w:r>
    </w:p>
    <w:p w:rsidR="006A3C72" w:rsidRPr="00893D81" w:rsidRDefault="0020195E" w:rsidP="0020195E">
      <w:pPr>
        <w:pStyle w:val="1"/>
      </w:pPr>
      <w:r>
        <w:t>Крапивинского района</w:t>
      </w:r>
    </w:p>
    <w:p w:rsidR="006A3C72" w:rsidRPr="00893D81" w:rsidRDefault="005D1A0B" w:rsidP="0020195E">
      <w:pPr>
        <w:pStyle w:val="1"/>
      </w:pPr>
      <w:r w:rsidRPr="00893D81">
        <w:t>2007</w:t>
      </w:r>
      <w:r w:rsidR="0020195E">
        <w:t>–</w:t>
      </w:r>
      <w:r w:rsidR="004A2DD6" w:rsidRPr="00893D81">
        <w:t>2011</w:t>
      </w:r>
      <w:r w:rsidR="006A3C72" w:rsidRPr="00893D81">
        <w:t>годы</w:t>
      </w:r>
    </w:p>
    <w:p w:rsidR="00692CD2" w:rsidRPr="00893D81" w:rsidRDefault="00692CD2" w:rsidP="00893D81"/>
    <w:p w:rsidR="006A3C72" w:rsidRPr="00893D81" w:rsidRDefault="006A3C72" w:rsidP="0020195E">
      <w:pPr>
        <w:pStyle w:val="2"/>
      </w:pPr>
      <w:r w:rsidRPr="00893D81">
        <w:t>Содержание</w:t>
      </w:r>
    </w:p>
    <w:p w:rsidR="006A3C72" w:rsidRPr="00893D81" w:rsidRDefault="006A3C72" w:rsidP="00893D81"/>
    <w:p w:rsidR="006A3C72" w:rsidRPr="00893D81" w:rsidRDefault="0020195E" w:rsidP="00893D81">
      <w:r>
        <w:t>1.</w:t>
      </w:r>
      <w:r w:rsidR="006A3C72" w:rsidRPr="00893D81">
        <w:t xml:space="preserve">Паспорт программы                                                               </w:t>
      </w:r>
      <w:r>
        <w:t xml:space="preserve">             </w:t>
      </w:r>
      <w:r w:rsidR="006A3C72" w:rsidRPr="00893D81">
        <w:t xml:space="preserve">  3</w:t>
      </w:r>
    </w:p>
    <w:p w:rsidR="006A3C72" w:rsidRPr="00893D81" w:rsidRDefault="0020195E" w:rsidP="00893D81">
      <w:r>
        <w:t>2.</w:t>
      </w:r>
      <w:r w:rsidR="006A3C72" w:rsidRPr="00893D81">
        <w:t xml:space="preserve">Общие положения                                    </w:t>
      </w:r>
      <w:r>
        <w:t xml:space="preserve">                                            </w:t>
      </w:r>
      <w:r w:rsidR="006A3C72" w:rsidRPr="00893D81">
        <w:t>4</w:t>
      </w:r>
    </w:p>
    <w:p w:rsidR="006A3C72" w:rsidRPr="00893D81" w:rsidRDefault="0020195E" w:rsidP="0020195E">
      <w:r>
        <w:t>3.</w:t>
      </w:r>
      <w:r w:rsidR="006A3C72" w:rsidRPr="00893D81">
        <w:t>Состояние малого предпринимательства в Крапивинском районе 4</w:t>
      </w:r>
    </w:p>
    <w:p w:rsidR="006A3C72" w:rsidRPr="00893D81" w:rsidRDefault="0020195E" w:rsidP="00893D81">
      <w:r>
        <w:t>4.</w:t>
      </w:r>
      <w:r w:rsidR="006A3C72" w:rsidRPr="00893D81">
        <w:t>Пл</w:t>
      </w:r>
      <w:r w:rsidR="009C572D" w:rsidRPr="00893D81">
        <w:t xml:space="preserve">ан </w:t>
      </w:r>
      <w:r>
        <w:t>мероприятий программы на 2007</w:t>
      </w:r>
      <w:r w:rsidR="006A3C72" w:rsidRPr="00893D81">
        <w:t>-20</w:t>
      </w:r>
      <w:r w:rsidR="004A2DD6" w:rsidRPr="00893D81">
        <w:t>11</w:t>
      </w:r>
      <w:r w:rsidR="006A3C72" w:rsidRPr="00893D81">
        <w:t>гг.</w:t>
      </w:r>
      <w:r>
        <w:t xml:space="preserve">                              </w:t>
      </w:r>
      <w:r w:rsidR="006A3C72" w:rsidRPr="00893D81">
        <w:t xml:space="preserve">   8</w:t>
      </w:r>
    </w:p>
    <w:p w:rsidR="006A3C72" w:rsidRPr="00893D81" w:rsidRDefault="0020195E" w:rsidP="00893D81">
      <w:r>
        <w:t>5.</w:t>
      </w:r>
      <w:r w:rsidR="006A3C72" w:rsidRPr="00893D81">
        <w:t>План пе</w:t>
      </w:r>
      <w:r w:rsidR="004A2DD6" w:rsidRPr="00893D81">
        <w:t>рвоочередных мероприятий на 2007</w:t>
      </w:r>
      <w:r w:rsidR="006A3C72" w:rsidRPr="00893D81">
        <w:t xml:space="preserve">г.                </w:t>
      </w:r>
      <w:r>
        <w:t xml:space="preserve">            </w:t>
      </w:r>
      <w:r w:rsidR="006A3C72" w:rsidRPr="00893D81">
        <w:t xml:space="preserve">    11</w:t>
      </w:r>
    </w:p>
    <w:p w:rsidR="006A3C72" w:rsidRPr="00893D81" w:rsidRDefault="0020195E" w:rsidP="00893D81">
      <w:r>
        <w:t>6.</w:t>
      </w:r>
      <w:r w:rsidR="006A3C72" w:rsidRPr="00893D81">
        <w:t xml:space="preserve">Оценка эффективности реализации программы                  </w:t>
      </w:r>
      <w:r>
        <w:t xml:space="preserve">           </w:t>
      </w:r>
      <w:r w:rsidR="006A3C72" w:rsidRPr="00893D81">
        <w:t>13</w:t>
      </w:r>
    </w:p>
    <w:p w:rsidR="009C7EA6" w:rsidRPr="00893D81" w:rsidRDefault="009C7EA6" w:rsidP="00893D81"/>
    <w:p w:rsidR="006A3C72" w:rsidRPr="00893D81" w:rsidRDefault="006A3C72" w:rsidP="0020195E">
      <w:pPr>
        <w:pStyle w:val="1"/>
      </w:pPr>
      <w:r w:rsidRPr="00893D81">
        <w:t>Паспорт</w:t>
      </w:r>
    </w:p>
    <w:p w:rsidR="006A3C72" w:rsidRPr="00893D81" w:rsidRDefault="006A3C72" w:rsidP="0020195E">
      <w:pPr>
        <w:pStyle w:val="1"/>
      </w:pPr>
      <w:r w:rsidRPr="00893D81">
        <w:t>целевой программы</w:t>
      </w:r>
    </w:p>
    <w:p w:rsidR="006A3C72" w:rsidRPr="00893D81" w:rsidRDefault="006A3C72" w:rsidP="00893D81"/>
    <w:tbl>
      <w:tblPr>
        <w:tblW w:w="10076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63"/>
        <w:gridCol w:w="1985"/>
        <w:gridCol w:w="850"/>
        <w:gridCol w:w="992"/>
        <w:gridCol w:w="851"/>
        <w:gridCol w:w="992"/>
        <w:gridCol w:w="851"/>
        <w:gridCol w:w="992"/>
      </w:tblGrid>
      <w:tr w:rsidR="006A3C72" w:rsidRPr="0020195E" w:rsidTr="00E47CFF">
        <w:tc>
          <w:tcPr>
            <w:tcW w:w="2563" w:type="dxa"/>
          </w:tcPr>
          <w:p w:rsidR="006A3C72" w:rsidRPr="0020195E" w:rsidRDefault="006A3C72" w:rsidP="0020195E">
            <w:pPr>
              <w:pStyle w:val="Table0"/>
              <w:rPr>
                <w:b w:val="0"/>
              </w:rPr>
            </w:pPr>
            <w:r w:rsidRPr="0020195E">
              <w:rPr>
                <w:b w:val="0"/>
              </w:rPr>
              <w:t>Наименование программы</w:t>
            </w:r>
          </w:p>
        </w:tc>
        <w:tc>
          <w:tcPr>
            <w:tcW w:w="7513" w:type="dxa"/>
            <w:gridSpan w:val="7"/>
          </w:tcPr>
          <w:p w:rsidR="006A3C72" w:rsidRPr="0020195E" w:rsidRDefault="006A3C72" w:rsidP="0020195E">
            <w:pPr>
              <w:pStyle w:val="Table0"/>
              <w:rPr>
                <w:b w:val="0"/>
              </w:rPr>
            </w:pPr>
            <w:r w:rsidRPr="0020195E">
              <w:rPr>
                <w:b w:val="0"/>
              </w:rPr>
              <w:t>«Развитие сферы малого предпринимательства» Программа социально-экономического разви</w:t>
            </w:r>
            <w:r w:rsidR="001912A5" w:rsidRPr="0020195E">
              <w:rPr>
                <w:b w:val="0"/>
              </w:rPr>
              <w:t xml:space="preserve">тия Крапивинского района на </w:t>
            </w:r>
            <w:r w:rsidR="000A54BF" w:rsidRPr="0020195E">
              <w:rPr>
                <w:b w:val="0"/>
              </w:rPr>
              <w:t>2007</w:t>
            </w:r>
            <w:r w:rsidR="001912A5" w:rsidRPr="0020195E">
              <w:rPr>
                <w:b w:val="0"/>
              </w:rPr>
              <w:t>-2011</w:t>
            </w:r>
            <w:r w:rsidRPr="0020195E">
              <w:rPr>
                <w:b w:val="0"/>
              </w:rPr>
              <w:t>года.</w:t>
            </w:r>
          </w:p>
        </w:tc>
      </w:tr>
      <w:tr w:rsidR="006A3C72" w:rsidRPr="0020195E" w:rsidTr="00E47CFF">
        <w:tc>
          <w:tcPr>
            <w:tcW w:w="2563" w:type="dxa"/>
          </w:tcPr>
          <w:p w:rsidR="006A3C72" w:rsidRPr="0020195E" w:rsidRDefault="006A3C72" w:rsidP="0020195E">
            <w:pPr>
              <w:pStyle w:val="Table0"/>
              <w:rPr>
                <w:b w:val="0"/>
              </w:rPr>
            </w:pPr>
            <w:r w:rsidRPr="0020195E">
              <w:rPr>
                <w:b w:val="0"/>
              </w:rPr>
              <w:t>Государственный заказчик</w:t>
            </w:r>
          </w:p>
        </w:tc>
        <w:tc>
          <w:tcPr>
            <w:tcW w:w="7513" w:type="dxa"/>
            <w:gridSpan w:val="7"/>
          </w:tcPr>
          <w:p w:rsidR="006A3C72" w:rsidRPr="0020195E" w:rsidRDefault="006A3C72" w:rsidP="0020195E">
            <w:pPr>
              <w:pStyle w:val="Table0"/>
              <w:rPr>
                <w:b w:val="0"/>
              </w:rPr>
            </w:pPr>
            <w:r w:rsidRPr="0020195E">
              <w:rPr>
                <w:b w:val="0"/>
              </w:rPr>
              <w:t>Администрация Крапивинского района</w:t>
            </w:r>
          </w:p>
        </w:tc>
      </w:tr>
      <w:tr w:rsidR="006A3C72" w:rsidRPr="0020195E" w:rsidTr="00E47CFF">
        <w:tc>
          <w:tcPr>
            <w:tcW w:w="2563" w:type="dxa"/>
          </w:tcPr>
          <w:p w:rsidR="006A3C72" w:rsidRPr="0020195E" w:rsidRDefault="006A3C72" w:rsidP="0020195E">
            <w:pPr>
              <w:pStyle w:val="Table0"/>
              <w:rPr>
                <w:b w:val="0"/>
              </w:rPr>
            </w:pPr>
            <w:r w:rsidRPr="0020195E">
              <w:rPr>
                <w:b w:val="0"/>
              </w:rPr>
              <w:t>Основные разработчики программы</w:t>
            </w:r>
          </w:p>
        </w:tc>
        <w:tc>
          <w:tcPr>
            <w:tcW w:w="7513" w:type="dxa"/>
            <w:gridSpan w:val="7"/>
          </w:tcPr>
          <w:p w:rsidR="006A3C72" w:rsidRPr="0020195E" w:rsidRDefault="006A3C72" w:rsidP="0020195E">
            <w:pPr>
              <w:pStyle w:val="Table0"/>
              <w:rPr>
                <w:b w:val="0"/>
              </w:rPr>
            </w:pPr>
            <w:r w:rsidRPr="0020195E">
              <w:rPr>
                <w:b w:val="0"/>
              </w:rPr>
              <w:t>Администрация Крапивинского района</w:t>
            </w:r>
          </w:p>
        </w:tc>
      </w:tr>
      <w:tr w:rsidR="006A3C72" w:rsidRPr="0020195E" w:rsidTr="00E47CFF">
        <w:tc>
          <w:tcPr>
            <w:tcW w:w="2563" w:type="dxa"/>
          </w:tcPr>
          <w:p w:rsidR="006A3C72" w:rsidRPr="0020195E" w:rsidRDefault="006A3C72" w:rsidP="0020195E">
            <w:pPr>
              <w:pStyle w:val="Table"/>
            </w:pPr>
            <w:r w:rsidRPr="0020195E">
              <w:t>Цели и задачи программы</w:t>
            </w:r>
          </w:p>
        </w:tc>
        <w:tc>
          <w:tcPr>
            <w:tcW w:w="7513" w:type="dxa"/>
            <w:gridSpan w:val="7"/>
          </w:tcPr>
          <w:p w:rsidR="006A3C72" w:rsidRPr="0020195E" w:rsidRDefault="0020195E" w:rsidP="0020195E">
            <w:pPr>
              <w:pStyle w:val="Table"/>
            </w:pPr>
            <w:r>
              <w:t>Цель:</w:t>
            </w:r>
            <w:r w:rsidR="002F2420" w:rsidRPr="0020195E">
              <w:t>Создание условий для дальнейшего роста малого предпринимательства</w:t>
            </w:r>
            <w:r w:rsidR="004C0F1D" w:rsidRPr="0020195E">
              <w:t>.</w:t>
            </w:r>
            <w:r w:rsidR="00396095" w:rsidRPr="0020195E">
              <w:t xml:space="preserve"> </w:t>
            </w:r>
            <w:r w:rsidR="002F2420" w:rsidRPr="0020195E">
              <w:t>П</w:t>
            </w:r>
            <w:r w:rsidR="006A3C72" w:rsidRPr="0020195E">
              <w:t>овышение уровн</w:t>
            </w:r>
            <w:r>
              <w:t xml:space="preserve">я материального благосостояния </w:t>
            </w:r>
            <w:r w:rsidR="006A3C72" w:rsidRPr="0020195E">
              <w:t>населения Крапивинского района</w:t>
            </w:r>
          </w:p>
          <w:p w:rsidR="001A0E12" w:rsidRPr="0020195E" w:rsidRDefault="006A3C72" w:rsidP="0020195E">
            <w:pPr>
              <w:pStyle w:val="Table"/>
            </w:pPr>
            <w:r w:rsidRPr="0020195E">
              <w:t>Задачи:</w:t>
            </w:r>
          </w:p>
          <w:p w:rsidR="002F2420" w:rsidRPr="0020195E" w:rsidRDefault="0020195E" w:rsidP="0020195E">
            <w:pPr>
              <w:pStyle w:val="Table"/>
            </w:pPr>
            <w:r>
              <w:t>-</w:t>
            </w:r>
            <w:r w:rsidR="004C0F1D" w:rsidRPr="0020195E">
              <w:t>Определение основных направлений развития малого предпринимательств</w:t>
            </w:r>
            <w:r w:rsidR="002D3971" w:rsidRPr="0020195E">
              <w:t xml:space="preserve">а в целях реализации </w:t>
            </w:r>
            <w:r w:rsidR="004C0F1D" w:rsidRPr="0020195E">
              <w:t>приоритетного регионального проекта «Малый бизнес»</w:t>
            </w:r>
            <w:r w:rsidR="001A0E12" w:rsidRPr="0020195E">
              <w:t>;</w:t>
            </w:r>
          </w:p>
          <w:p w:rsidR="001A0E12" w:rsidRPr="0020195E" w:rsidRDefault="0020195E" w:rsidP="0020195E">
            <w:pPr>
              <w:pStyle w:val="Table"/>
            </w:pPr>
            <w:r>
              <w:t>-</w:t>
            </w:r>
            <w:r w:rsidR="001A0E12" w:rsidRPr="0020195E">
              <w:t>Улучшение качества жизни населения района;</w:t>
            </w:r>
          </w:p>
          <w:p w:rsidR="006A3C72" w:rsidRPr="0020195E" w:rsidRDefault="0020195E" w:rsidP="0020195E">
            <w:pPr>
              <w:pStyle w:val="Table"/>
            </w:pPr>
            <w:r>
              <w:t>-</w:t>
            </w:r>
            <w:r w:rsidR="001A0E12" w:rsidRPr="0020195E">
              <w:t xml:space="preserve">Снижение уровня дотационности </w:t>
            </w:r>
            <w:r w:rsidR="002D3971" w:rsidRPr="0020195E">
              <w:t>территории</w:t>
            </w:r>
          </w:p>
        </w:tc>
      </w:tr>
      <w:tr w:rsidR="006A3C72" w:rsidRPr="0020195E" w:rsidTr="00E47CFF">
        <w:tc>
          <w:tcPr>
            <w:tcW w:w="2563" w:type="dxa"/>
          </w:tcPr>
          <w:p w:rsidR="006A3C72" w:rsidRPr="0020195E" w:rsidRDefault="006A3C72" w:rsidP="0020195E">
            <w:pPr>
              <w:pStyle w:val="Table"/>
            </w:pPr>
            <w:r w:rsidRPr="0020195E">
              <w:t>Сроки и этапы реализации программы</w:t>
            </w:r>
          </w:p>
        </w:tc>
        <w:tc>
          <w:tcPr>
            <w:tcW w:w="7513" w:type="dxa"/>
            <w:gridSpan w:val="7"/>
          </w:tcPr>
          <w:p w:rsidR="006A3C72" w:rsidRPr="0020195E" w:rsidRDefault="0020195E" w:rsidP="0020195E">
            <w:pPr>
              <w:pStyle w:val="Table"/>
            </w:pPr>
            <w:r>
              <w:t>1этап:</w:t>
            </w:r>
            <w:r w:rsidR="000A54BF" w:rsidRPr="0020195E">
              <w:t>2007</w:t>
            </w:r>
            <w:r w:rsidR="006A3C72" w:rsidRPr="0020195E">
              <w:t>год.</w:t>
            </w:r>
          </w:p>
          <w:p w:rsidR="006A3C72" w:rsidRPr="0020195E" w:rsidRDefault="0020195E" w:rsidP="0020195E">
            <w:pPr>
              <w:pStyle w:val="Table"/>
            </w:pPr>
            <w:r>
              <w:t>2этап:</w:t>
            </w:r>
            <w:r w:rsidR="001912A5" w:rsidRPr="0020195E">
              <w:t>2008-2011</w:t>
            </w:r>
            <w:r w:rsidR="006A3C72" w:rsidRPr="0020195E">
              <w:t>годы</w:t>
            </w:r>
          </w:p>
        </w:tc>
      </w:tr>
      <w:tr w:rsidR="008F6254" w:rsidRPr="0020195E" w:rsidTr="00E47CFF">
        <w:tc>
          <w:tcPr>
            <w:tcW w:w="2563" w:type="dxa"/>
          </w:tcPr>
          <w:p w:rsidR="008F6254" w:rsidRPr="0020195E" w:rsidRDefault="008F6254" w:rsidP="0020195E">
            <w:pPr>
              <w:pStyle w:val="Table"/>
            </w:pPr>
          </w:p>
        </w:tc>
        <w:tc>
          <w:tcPr>
            <w:tcW w:w="7513" w:type="dxa"/>
            <w:gridSpan w:val="7"/>
          </w:tcPr>
          <w:p w:rsidR="008F6254" w:rsidRPr="0020195E" w:rsidRDefault="008F6254" w:rsidP="0020195E">
            <w:pPr>
              <w:pStyle w:val="Table"/>
            </w:pPr>
          </w:p>
        </w:tc>
      </w:tr>
      <w:tr w:rsidR="006A3C72" w:rsidRPr="0020195E" w:rsidTr="00E47CFF">
        <w:tc>
          <w:tcPr>
            <w:tcW w:w="2563" w:type="dxa"/>
          </w:tcPr>
          <w:p w:rsidR="006A3C72" w:rsidRPr="0020195E" w:rsidRDefault="006A3C72" w:rsidP="0020195E">
            <w:pPr>
              <w:pStyle w:val="Table"/>
            </w:pPr>
            <w:r w:rsidRPr="0020195E">
              <w:t>Перечень основных мероприятий</w:t>
            </w:r>
          </w:p>
        </w:tc>
        <w:tc>
          <w:tcPr>
            <w:tcW w:w="7513" w:type="dxa"/>
            <w:gridSpan w:val="7"/>
          </w:tcPr>
          <w:p w:rsidR="001A0E12" w:rsidRPr="0020195E" w:rsidRDefault="006A3C72" w:rsidP="0020195E">
            <w:pPr>
              <w:pStyle w:val="Table"/>
            </w:pPr>
            <w:r w:rsidRPr="0020195E">
              <w:t xml:space="preserve">Развитие </w:t>
            </w:r>
            <w:r w:rsidR="00830108" w:rsidRPr="0020195E">
              <w:t>сферы обслуживания</w:t>
            </w:r>
          </w:p>
          <w:p w:rsidR="001A0E12" w:rsidRPr="0020195E" w:rsidRDefault="001A0E12" w:rsidP="0020195E">
            <w:pPr>
              <w:pStyle w:val="Table"/>
            </w:pPr>
            <w:r w:rsidRPr="0020195E">
              <w:t>Развитие культурно-спортивной сферы и туризма</w:t>
            </w:r>
          </w:p>
        </w:tc>
      </w:tr>
      <w:tr w:rsidR="006A3C72" w:rsidRPr="0020195E" w:rsidTr="00E47CFF">
        <w:tc>
          <w:tcPr>
            <w:tcW w:w="2563" w:type="dxa"/>
          </w:tcPr>
          <w:p w:rsidR="006A3C72" w:rsidRPr="0020195E" w:rsidRDefault="006A3C72" w:rsidP="0020195E">
            <w:pPr>
              <w:pStyle w:val="Table"/>
            </w:pPr>
            <w:r w:rsidRPr="0020195E">
              <w:t xml:space="preserve">Исполнители </w:t>
            </w:r>
            <w:r w:rsidRPr="0020195E">
              <w:lastRenderedPageBreak/>
              <w:t>основных мероприятий</w:t>
            </w:r>
          </w:p>
        </w:tc>
        <w:tc>
          <w:tcPr>
            <w:tcW w:w="7513" w:type="dxa"/>
            <w:gridSpan w:val="7"/>
          </w:tcPr>
          <w:p w:rsidR="006A3C72" w:rsidRPr="0020195E" w:rsidRDefault="0020195E" w:rsidP="0020195E">
            <w:pPr>
              <w:pStyle w:val="Table"/>
            </w:pPr>
            <w:r>
              <w:lastRenderedPageBreak/>
              <w:t>Администрация Крапивинского района,</w:t>
            </w:r>
          </w:p>
          <w:p w:rsidR="006A3C72" w:rsidRPr="0020195E" w:rsidRDefault="006A3C72" w:rsidP="0020195E">
            <w:pPr>
              <w:pStyle w:val="Table"/>
            </w:pPr>
            <w:r w:rsidRPr="0020195E">
              <w:lastRenderedPageBreak/>
              <w:t>предприниматели</w:t>
            </w:r>
          </w:p>
        </w:tc>
      </w:tr>
      <w:tr w:rsidR="009C572D" w:rsidRPr="0020195E" w:rsidTr="00E47CFF">
        <w:trPr>
          <w:cantSplit/>
          <w:trHeight w:val="260"/>
        </w:trPr>
        <w:tc>
          <w:tcPr>
            <w:tcW w:w="2563" w:type="dxa"/>
            <w:vMerge w:val="restart"/>
          </w:tcPr>
          <w:p w:rsidR="009C572D" w:rsidRPr="0020195E" w:rsidRDefault="009C572D" w:rsidP="0020195E">
            <w:pPr>
              <w:pStyle w:val="Table"/>
            </w:pPr>
            <w:r w:rsidRPr="0020195E">
              <w:lastRenderedPageBreak/>
              <w:t>Объемы и источники финансирования</w:t>
            </w:r>
          </w:p>
        </w:tc>
        <w:tc>
          <w:tcPr>
            <w:tcW w:w="1985" w:type="dxa"/>
          </w:tcPr>
          <w:p w:rsidR="009C572D" w:rsidRPr="0020195E" w:rsidRDefault="009C572D" w:rsidP="0020195E">
            <w:pPr>
              <w:pStyle w:val="Table"/>
            </w:pPr>
          </w:p>
        </w:tc>
        <w:tc>
          <w:tcPr>
            <w:tcW w:w="850" w:type="dxa"/>
          </w:tcPr>
          <w:p w:rsidR="009C572D" w:rsidRPr="0020195E" w:rsidRDefault="009C572D" w:rsidP="0020195E">
            <w:pPr>
              <w:pStyle w:val="Table"/>
            </w:pPr>
          </w:p>
          <w:p w:rsidR="009C572D" w:rsidRPr="0020195E" w:rsidRDefault="009C572D" w:rsidP="0020195E">
            <w:pPr>
              <w:pStyle w:val="Table"/>
            </w:pPr>
            <w:r w:rsidRPr="0020195E">
              <w:t>2007</w:t>
            </w:r>
          </w:p>
        </w:tc>
        <w:tc>
          <w:tcPr>
            <w:tcW w:w="992" w:type="dxa"/>
          </w:tcPr>
          <w:p w:rsidR="009C572D" w:rsidRPr="0020195E" w:rsidRDefault="009C572D" w:rsidP="0020195E">
            <w:pPr>
              <w:pStyle w:val="Table"/>
            </w:pPr>
          </w:p>
          <w:p w:rsidR="009C572D" w:rsidRPr="0020195E" w:rsidRDefault="009C572D" w:rsidP="0020195E">
            <w:pPr>
              <w:pStyle w:val="Table"/>
            </w:pPr>
            <w:r w:rsidRPr="0020195E">
              <w:t>2008</w:t>
            </w:r>
          </w:p>
        </w:tc>
        <w:tc>
          <w:tcPr>
            <w:tcW w:w="851" w:type="dxa"/>
          </w:tcPr>
          <w:p w:rsidR="009C572D" w:rsidRPr="0020195E" w:rsidRDefault="009C572D" w:rsidP="0020195E">
            <w:pPr>
              <w:pStyle w:val="Table"/>
            </w:pPr>
          </w:p>
          <w:p w:rsidR="009C572D" w:rsidRPr="0020195E" w:rsidRDefault="009C572D" w:rsidP="0020195E">
            <w:pPr>
              <w:pStyle w:val="Table"/>
            </w:pPr>
            <w:r w:rsidRPr="0020195E">
              <w:t>2009</w:t>
            </w:r>
          </w:p>
        </w:tc>
        <w:tc>
          <w:tcPr>
            <w:tcW w:w="992" w:type="dxa"/>
          </w:tcPr>
          <w:p w:rsidR="009C572D" w:rsidRPr="0020195E" w:rsidRDefault="009C572D" w:rsidP="0020195E">
            <w:pPr>
              <w:pStyle w:val="Table"/>
            </w:pPr>
          </w:p>
          <w:p w:rsidR="009C572D" w:rsidRPr="0020195E" w:rsidRDefault="009C572D" w:rsidP="0020195E">
            <w:pPr>
              <w:pStyle w:val="Table"/>
            </w:pPr>
            <w:r w:rsidRPr="0020195E">
              <w:t>2010</w:t>
            </w:r>
          </w:p>
        </w:tc>
        <w:tc>
          <w:tcPr>
            <w:tcW w:w="851" w:type="dxa"/>
          </w:tcPr>
          <w:p w:rsidR="009C572D" w:rsidRPr="0020195E" w:rsidRDefault="009C572D" w:rsidP="0020195E">
            <w:pPr>
              <w:pStyle w:val="Table"/>
            </w:pPr>
          </w:p>
          <w:p w:rsidR="009C572D" w:rsidRPr="0020195E" w:rsidRDefault="009C572D" w:rsidP="0020195E">
            <w:pPr>
              <w:pStyle w:val="Table"/>
            </w:pPr>
            <w:r w:rsidRPr="0020195E">
              <w:t>2011</w:t>
            </w:r>
          </w:p>
        </w:tc>
        <w:tc>
          <w:tcPr>
            <w:tcW w:w="992" w:type="dxa"/>
          </w:tcPr>
          <w:p w:rsidR="009C572D" w:rsidRPr="0020195E" w:rsidRDefault="009C572D" w:rsidP="0020195E">
            <w:pPr>
              <w:pStyle w:val="Table"/>
            </w:pPr>
            <w:r w:rsidRPr="0020195E">
              <w:t>Итого</w:t>
            </w:r>
          </w:p>
          <w:p w:rsidR="009C572D" w:rsidRPr="0020195E" w:rsidRDefault="009C572D" w:rsidP="0020195E">
            <w:pPr>
              <w:pStyle w:val="Table"/>
            </w:pPr>
            <w:r w:rsidRPr="0020195E">
              <w:t>2007-20011гг</w:t>
            </w:r>
          </w:p>
        </w:tc>
      </w:tr>
      <w:tr w:rsidR="00E44182" w:rsidRPr="0020195E" w:rsidTr="00E47CFF">
        <w:trPr>
          <w:cantSplit/>
          <w:trHeight w:val="460"/>
        </w:trPr>
        <w:tc>
          <w:tcPr>
            <w:tcW w:w="2563" w:type="dxa"/>
            <w:vMerge/>
          </w:tcPr>
          <w:p w:rsidR="00E44182" w:rsidRPr="0020195E" w:rsidRDefault="00E44182" w:rsidP="0020195E">
            <w:pPr>
              <w:pStyle w:val="Table"/>
            </w:pPr>
          </w:p>
        </w:tc>
        <w:tc>
          <w:tcPr>
            <w:tcW w:w="1985" w:type="dxa"/>
          </w:tcPr>
          <w:p w:rsidR="00E44182" w:rsidRPr="0020195E" w:rsidRDefault="00E44182" w:rsidP="0020195E">
            <w:pPr>
              <w:pStyle w:val="Table"/>
            </w:pPr>
            <w:r w:rsidRPr="0020195E">
              <w:t>Всего</w:t>
            </w:r>
          </w:p>
          <w:p w:rsidR="00E44182" w:rsidRPr="0020195E" w:rsidRDefault="00E44182" w:rsidP="0020195E">
            <w:pPr>
              <w:pStyle w:val="Table"/>
            </w:pPr>
          </w:p>
        </w:tc>
        <w:tc>
          <w:tcPr>
            <w:tcW w:w="850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25,5</w:t>
            </w:r>
          </w:p>
        </w:tc>
        <w:tc>
          <w:tcPr>
            <w:tcW w:w="992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17,5</w:t>
            </w:r>
          </w:p>
        </w:tc>
        <w:tc>
          <w:tcPr>
            <w:tcW w:w="851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7,8</w:t>
            </w:r>
          </w:p>
        </w:tc>
        <w:tc>
          <w:tcPr>
            <w:tcW w:w="992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4,1</w:t>
            </w:r>
          </w:p>
        </w:tc>
        <w:tc>
          <w:tcPr>
            <w:tcW w:w="851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6,8</w:t>
            </w:r>
          </w:p>
        </w:tc>
        <w:tc>
          <w:tcPr>
            <w:tcW w:w="992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61,7</w:t>
            </w:r>
          </w:p>
        </w:tc>
      </w:tr>
      <w:tr w:rsidR="00E44182" w:rsidRPr="0020195E" w:rsidTr="00E47CFF">
        <w:trPr>
          <w:cantSplit/>
          <w:trHeight w:val="440"/>
        </w:trPr>
        <w:tc>
          <w:tcPr>
            <w:tcW w:w="2563" w:type="dxa"/>
            <w:vMerge/>
          </w:tcPr>
          <w:p w:rsidR="00E44182" w:rsidRPr="0020195E" w:rsidRDefault="00E44182" w:rsidP="0020195E">
            <w:pPr>
              <w:pStyle w:val="Table"/>
            </w:pPr>
          </w:p>
        </w:tc>
        <w:tc>
          <w:tcPr>
            <w:tcW w:w="1985" w:type="dxa"/>
          </w:tcPr>
          <w:p w:rsidR="00E44182" w:rsidRPr="0020195E" w:rsidRDefault="00E44182" w:rsidP="0020195E">
            <w:pPr>
              <w:pStyle w:val="Table"/>
            </w:pPr>
            <w:r w:rsidRPr="0020195E">
              <w:t>Собственные и привлеченные</w:t>
            </w:r>
          </w:p>
          <w:p w:rsidR="00E44182" w:rsidRPr="0020195E" w:rsidRDefault="00E44182" w:rsidP="0020195E">
            <w:pPr>
              <w:pStyle w:val="Table"/>
            </w:pPr>
            <w:r w:rsidRPr="0020195E">
              <w:t>средства</w:t>
            </w:r>
          </w:p>
        </w:tc>
        <w:tc>
          <w:tcPr>
            <w:tcW w:w="850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24,5</w:t>
            </w:r>
          </w:p>
        </w:tc>
        <w:tc>
          <w:tcPr>
            <w:tcW w:w="992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16,6</w:t>
            </w:r>
          </w:p>
        </w:tc>
        <w:tc>
          <w:tcPr>
            <w:tcW w:w="851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6,9</w:t>
            </w:r>
          </w:p>
        </w:tc>
        <w:tc>
          <w:tcPr>
            <w:tcW w:w="992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3,2</w:t>
            </w:r>
          </w:p>
        </w:tc>
        <w:tc>
          <w:tcPr>
            <w:tcW w:w="851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5,9</w:t>
            </w:r>
          </w:p>
        </w:tc>
        <w:tc>
          <w:tcPr>
            <w:tcW w:w="992" w:type="dxa"/>
            <w:vAlign w:val="center"/>
          </w:tcPr>
          <w:p w:rsidR="00E44182" w:rsidRPr="0020195E" w:rsidRDefault="00692CD2" w:rsidP="0020195E">
            <w:pPr>
              <w:pStyle w:val="Table"/>
            </w:pPr>
            <w:r w:rsidRPr="0020195E">
              <w:t>57,1</w:t>
            </w:r>
          </w:p>
        </w:tc>
      </w:tr>
      <w:tr w:rsidR="00882654" w:rsidRPr="0020195E" w:rsidTr="00E47CFF">
        <w:trPr>
          <w:cantSplit/>
          <w:trHeight w:val="780"/>
        </w:trPr>
        <w:tc>
          <w:tcPr>
            <w:tcW w:w="2563" w:type="dxa"/>
            <w:vMerge/>
          </w:tcPr>
          <w:p w:rsidR="00882654" w:rsidRPr="0020195E" w:rsidRDefault="00882654" w:rsidP="0020195E">
            <w:pPr>
              <w:pStyle w:val="Table"/>
            </w:pPr>
          </w:p>
        </w:tc>
        <w:tc>
          <w:tcPr>
            <w:tcW w:w="1985" w:type="dxa"/>
          </w:tcPr>
          <w:p w:rsidR="00882654" w:rsidRPr="0020195E" w:rsidRDefault="00882654" w:rsidP="0020195E">
            <w:pPr>
              <w:pStyle w:val="Table"/>
            </w:pPr>
            <w:r w:rsidRPr="0020195E">
              <w:t>местный бюджет</w:t>
            </w:r>
          </w:p>
        </w:tc>
        <w:tc>
          <w:tcPr>
            <w:tcW w:w="850" w:type="dxa"/>
            <w:vAlign w:val="center"/>
          </w:tcPr>
          <w:p w:rsidR="00882654" w:rsidRPr="0020195E" w:rsidRDefault="00692CD2" w:rsidP="0020195E">
            <w:pPr>
              <w:pStyle w:val="Table"/>
            </w:pPr>
            <w:r w:rsidRPr="0020195E">
              <w:t>1,0</w:t>
            </w:r>
          </w:p>
        </w:tc>
        <w:tc>
          <w:tcPr>
            <w:tcW w:w="992" w:type="dxa"/>
            <w:vAlign w:val="center"/>
          </w:tcPr>
          <w:p w:rsidR="00882654" w:rsidRPr="0020195E" w:rsidRDefault="00692CD2" w:rsidP="0020195E">
            <w:pPr>
              <w:pStyle w:val="Table"/>
            </w:pPr>
            <w:r w:rsidRPr="0020195E">
              <w:t>0,9</w:t>
            </w:r>
          </w:p>
        </w:tc>
        <w:tc>
          <w:tcPr>
            <w:tcW w:w="851" w:type="dxa"/>
            <w:vAlign w:val="center"/>
          </w:tcPr>
          <w:p w:rsidR="00882654" w:rsidRPr="0020195E" w:rsidRDefault="00692CD2" w:rsidP="0020195E">
            <w:pPr>
              <w:pStyle w:val="Table"/>
            </w:pPr>
            <w:r w:rsidRPr="0020195E">
              <w:t>0,9</w:t>
            </w:r>
          </w:p>
        </w:tc>
        <w:tc>
          <w:tcPr>
            <w:tcW w:w="992" w:type="dxa"/>
            <w:vAlign w:val="center"/>
          </w:tcPr>
          <w:p w:rsidR="00882654" w:rsidRPr="0020195E" w:rsidRDefault="00692CD2" w:rsidP="0020195E">
            <w:pPr>
              <w:pStyle w:val="Table"/>
            </w:pPr>
            <w:r w:rsidRPr="0020195E">
              <w:t>0,9</w:t>
            </w:r>
          </w:p>
        </w:tc>
        <w:tc>
          <w:tcPr>
            <w:tcW w:w="851" w:type="dxa"/>
            <w:vAlign w:val="center"/>
          </w:tcPr>
          <w:p w:rsidR="00882654" w:rsidRPr="0020195E" w:rsidRDefault="00692CD2" w:rsidP="0020195E">
            <w:pPr>
              <w:pStyle w:val="Table"/>
            </w:pPr>
            <w:r w:rsidRPr="0020195E">
              <w:t>0,9</w:t>
            </w:r>
          </w:p>
        </w:tc>
        <w:tc>
          <w:tcPr>
            <w:tcW w:w="992" w:type="dxa"/>
            <w:vAlign w:val="center"/>
          </w:tcPr>
          <w:p w:rsidR="00882654" w:rsidRPr="0020195E" w:rsidRDefault="00692CD2" w:rsidP="0020195E">
            <w:pPr>
              <w:pStyle w:val="Table"/>
            </w:pPr>
            <w:r w:rsidRPr="0020195E">
              <w:t>4,6</w:t>
            </w:r>
          </w:p>
        </w:tc>
      </w:tr>
      <w:tr w:rsidR="009C572D" w:rsidRPr="0020195E" w:rsidTr="00E47CFF">
        <w:tc>
          <w:tcPr>
            <w:tcW w:w="2563" w:type="dxa"/>
          </w:tcPr>
          <w:p w:rsidR="009C572D" w:rsidRPr="0020195E" w:rsidRDefault="009C572D" w:rsidP="0020195E">
            <w:pPr>
              <w:pStyle w:val="Table"/>
            </w:pPr>
            <w:r w:rsidRPr="0020195E">
              <w:t xml:space="preserve">Ожидаемые результаты реализации программы </w:t>
            </w:r>
          </w:p>
        </w:tc>
        <w:tc>
          <w:tcPr>
            <w:tcW w:w="7513" w:type="dxa"/>
            <w:gridSpan w:val="7"/>
          </w:tcPr>
          <w:p w:rsidR="009C572D" w:rsidRPr="0020195E" w:rsidRDefault="0020195E" w:rsidP="0020195E">
            <w:pPr>
              <w:pStyle w:val="Table"/>
            </w:pPr>
            <w:r>
              <w:t xml:space="preserve">Создание </w:t>
            </w:r>
            <w:r w:rsidR="00692CD2" w:rsidRPr="0020195E">
              <w:t>20</w:t>
            </w:r>
            <w:r>
              <w:t xml:space="preserve"> </w:t>
            </w:r>
            <w:r w:rsidR="009C572D" w:rsidRPr="0020195E">
              <w:t>рабочих мест.</w:t>
            </w:r>
          </w:p>
          <w:p w:rsidR="009C572D" w:rsidRPr="0020195E" w:rsidRDefault="009C572D" w:rsidP="0020195E">
            <w:pPr>
              <w:pStyle w:val="Table"/>
            </w:pPr>
            <w:r w:rsidRPr="0020195E">
              <w:t xml:space="preserve">Увеличение объема розничного товарооборота в </w:t>
            </w:r>
            <w:r w:rsidR="00FB5F58" w:rsidRPr="0020195E">
              <w:t>2</w:t>
            </w:r>
            <w:r w:rsidRPr="0020195E">
              <w:t xml:space="preserve"> раза </w:t>
            </w:r>
          </w:p>
          <w:p w:rsidR="009C572D" w:rsidRPr="0020195E" w:rsidRDefault="009C572D" w:rsidP="0020195E">
            <w:pPr>
              <w:pStyle w:val="Table"/>
            </w:pPr>
            <w:r w:rsidRPr="0020195E">
              <w:t>Рост объ</w:t>
            </w:r>
            <w:r w:rsidR="00F23E00" w:rsidRPr="0020195E">
              <w:t>ема промышленной продукции в 1,2</w:t>
            </w:r>
            <w:r w:rsidRPr="0020195E">
              <w:t xml:space="preserve"> раза</w:t>
            </w:r>
          </w:p>
          <w:p w:rsidR="009C572D" w:rsidRPr="0020195E" w:rsidRDefault="009C572D" w:rsidP="0020195E">
            <w:pPr>
              <w:pStyle w:val="Table"/>
            </w:pPr>
            <w:r w:rsidRPr="0020195E">
              <w:t>Увеличение пос</w:t>
            </w:r>
            <w:r w:rsidR="00F23E00" w:rsidRPr="0020195E">
              <w:t>туплений в местный бюджет</w:t>
            </w:r>
            <w:r w:rsidR="003046B2" w:rsidRPr="0020195E">
              <w:t xml:space="preserve"> от малого бизнеса</w:t>
            </w:r>
            <w:r w:rsidR="0020195E">
              <w:t xml:space="preserve"> в 1,</w:t>
            </w:r>
            <w:r w:rsidR="00F23E00" w:rsidRPr="0020195E">
              <w:t>5</w:t>
            </w:r>
            <w:r w:rsidRPr="0020195E">
              <w:t xml:space="preserve"> раза</w:t>
            </w:r>
          </w:p>
          <w:p w:rsidR="003046B2" w:rsidRPr="0020195E" w:rsidRDefault="003046B2" w:rsidP="0020195E">
            <w:pPr>
              <w:pStyle w:val="Table"/>
            </w:pPr>
          </w:p>
        </w:tc>
      </w:tr>
      <w:tr w:rsidR="009C572D" w:rsidRPr="0020195E" w:rsidTr="00E47CFF">
        <w:tc>
          <w:tcPr>
            <w:tcW w:w="2563" w:type="dxa"/>
          </w:tcPr>
          <w:p w:rsidR="009C572D" w:rsidRPr="0020195E" w:rsidRDefault="009C572D" w:rsidP="0020195E">
            <w:pPr>
              <w:pStyle w:val="Table"/>
            </w:pPr>
            <w:r w:rsidRPr="0020195E">
              <w:t>Механизм управления реализацией Программы</w:t>
            </w:r>
          </w:p>
        </w:tc>
        <w:tc>
          <w:tcPr>
            <w:tcW w:w="7513" w:type="dxa"/>
            <w:gridSpan w:val="7"/>
          </w:tcPr>
          <w:p w:rsidR="009C572D" w:rsidRPr="0020195E" w:rsidRDefault="009C572D" w:rsidP="0020195E">
            <w:pPr>
              <w:pStyle w:val="Table"/>
            </w:pPr>
            <w:r w:rsidRPr="0020195E">
              <w:t xml:space="preserve">Общее управление реализацией Программы возлагается на главу района. Текущее управление на заместителя главы администрации Крапивинского района по </w:t>
            </w:r>
            <w:r w:rsidR="00534CFA" w:rsidRPr="0020195E">
              <w:t>экономике</w:t>
            </w:r>
          </w:p>
        </w:tc>
      </w:tr>
    </w:tbl>
    <w:p w:rsidR="00F0449F" w:rsidRPr="00893D81" w:rsidRDefault="00F0449F" w:rsidP="00893D81"/>
    <w:p w:rsidR="006A3C72" w:rsidRPr="00893D81" w:rsidRDefault="006A3C72" w:rsidP="0020195E">
      <w:pPr>
        <w:pStyle w:val="1"/>
      </w:pPr>
      <w:r w:rsidRPr="00893D81">
        <w:t>I.Общие положения</w:t>
      </w:r>
    </w:p>
    <w:p w:rsidR="003046B2" w:rsidRPr="00893D81" w:rsidRDefault="003046B2" w:rsidP="00893D81"/>
    <w:p w:rsidR="006A3C72" w:rsidRPr="00893D81" w:rsidRDefault="006A3C72" w:rsidP="00893D81">
      <w:r w:rsidRPr="00893D81">
        <w:t>Нормативно-правовое обеспечение Программы:</w:t>
      </w:r>
    </w:p>
    <w:p w:rsidR="006A3C72" w:rsidRPr="00893D81" w:rsidRDefault="0020195E" w:rsidP="00893D81">
      <w:r>
        <w:t xml:space="preserve">Федеральный закон </w:t>
      </w:r>
      <w:hyperlink r:id="rId9" w:tgtFrame="Logical" w:history="1">
        <w:r w:rsidRPr="00E47CFF">
          <w:rPr>
            <w:rStyle w:val="ad"/>
          </w:rPr>
          <w:t>от 14.06.95 №</w:t>
        </w:r>
        <w:r w:rsidR="006A3C72" w:rsidRPr="00E47CFF">
          <w:rPr>
            <w:rStyle w:val="ad"/>
          </w:rPr>
          <w:t>88-ФЗ</w:t>
        </w:r>
      </w:hyperlink>
      <w:r w:rsidR="006A3C72" w:rsidRPr="00893D81">
        <w:t xml:space="preserve"> «О государственной поддержке малого предпринимательства в Российской Федерации»;</w:t>
      </w:r>
    </w:p>
    <w:p w:rsidR="006A3C72" w:rsidRPr="00893D81" w:rsidRDefault="006A3C72" w:rsidP="00893D81">
      <w:r w:rsidRPr="00893D81">
        <w:t>Закон Ке</w:t>
      </w:r>
      <w:r w:rsidR="0020195E">
        <w:t xml:space="preserve">меровской области </w:t>
      </w:r>
      <w:hyperlink r:id="rId10" w:history="1">
        <w:r w:rsidR="0020195E" w:rsidRPr="00E47CFF">
          <w:rPr>
            <w:rStyle w:val="ad"/>
          </w:rPr>
          <w:t>от 26.11.97 №</w:t>
        </w:r>
        <w:r w:rsidRPr="00E47CFF">
          <w:rPr>
            <w:rStyle w:val="ad"/>
          </w:rPr>
          <w:t>149</w:t>
        </w:r>
      </w:hyperlink>
      <w:r w:rsidRPr="00893D81">
        <w:t xml:space="preserve"> «О государственной поддержке малого предпринимательства Кемеровской области»;</w:t>
      </w:r>
    </w:p>
    <w:p w:rsidR="009C7EA6" w:rsidRPr="00893D81" w:rsidRDefault="00A81529" w:rsidP="00893D81">
      <w:r w:rsidRPr="00893D81">
        <w:t xml:space="preserve">Закон Кемеровской области </w:t>
      </w:r>
      <w:hyperlink r:id="rId11" w:tgtFrame="Logical" w:history="1">
        <w:r w:rsidRPr="00E47CFF">
          <w:rPr>
            <w:rStyle w:val="ad"/>
          </w:rPr>
          <w:t>от 08.12.05 №144-ОЗ</w:t>
        </w:r>
      </w:hyperlink>
      <w:r w:rsidRPr="00893D81">
        <w:t xml:space="preserve">, </w:t>
      </w:r>
      <w:hyperlink r:id="rId12" w:tgtFrame="Logical" w:history="1">
        <w:r w:rsidRPr="00E47CFF">
          <w:rPr>
            <w:rStyle w:val="ad"/>
          </w:rPr>
          <w:t>от12.07.06 №101-ОЗ</w:t>
        </w:r>
      </w:hyperlink>
      <w:r w:rsidRPr="00893D81">
        <w:t xml:space="preserve">, </w:t>
      </w:r>
      <w:hyperlink r:id="rId13" w:tgtFrame="Logical" w:history="1">
        <w:r w:rsidRPr="00E47CFF">
          <w:rPr>
            <w:rStyle w:val="ad"/>
          </w:rPr>
          <w:t>12.12.06 №171-ОЗ</w:t>
        </w:r>
      </w:hyperlink>
      <w:r w:rsidRPr="00893D81">
        <w:t xml:space="preserve"> </w:t>
      </w:r>
      <w:r w:rsidR="00BC5691" w:rsidRPr="00893D81">
        <w:t xml:space="preserve">«Об утверждении среднесрочной региональной целевой программы </w:t>
      </w:r>
      <w:r w:rsidRPr="00893D81">
        <w:t>"Г</w:t>
      </w:r>
      <w:r w:rsidR="00BC5691" w:rsidRPr="00893D81">
        <w:t>осударственная поддержка малого предпринимательства в Кемеровской области</w:t>
      </w:r>
      <w:r w:rsidRPr="00893D81">
        <w:t xml:space="preserve">" </w:t>
      </w:r>
      <w:r w:rsidR="00BC5691" w:rsidRPr="00893D81">
        <w:t>на</w:t>
      </w:r>
      <w:r w:rsidR="0020195E">
        <w:t xml:space="preserve"> 2005-2007</w:t>
      </w:r>
      <w:r w:rsidR="003046B2" w:rsidRPr="00893D81">
        <w:t>годы»</w:t>
      </w:r>
    </w:p>
    <w:p w:rsidR="00A81529" w:rsidRPr="00893D81" w:rsidRDefault="00A81529" w:rsidP="00893D81"/>
    <w:p w:rsidR="006A3C72" w:rsidRPr="00893D81" w:rsidRDefault="006A3C72" w:rsidP="0020195E">
      <w:pPr>
        <w:pStyle w:val="1"/>
      </w:pPr>
      <w:r w:rsidRPr="00893D81">
        <w:t>II.Состояние малого предпринимательства в Крапивинском районе</w:t>
      </w:r>
    </w:p>
    <w:p w:rsidR="006A3C72" w:rsidRPr="00893D81" w:rsidRDefault="006A3C72" w:rsidP="00893D81"/>
    <w:p w:rsidR="00BC5691" w:rsidRPr="00893D81" w:rsidRDefault="0020195E" w:rsidP="00893D81">
      <w:r>
        <w:t>Малый бизнес-</w:t>
      </w:r>
      <w:r w:rsidR="00BC5691" w:rsidRPr="00893D81">
        <w:t>важный фактор роста экономики, его основными достоинствами являются гибкость, быстрое становление, новаторство. Развитие сектора малого предпринимательства является стратегической необходимостью повышения политической, экономической и социальной стабильности российского общества. Малое предпринимательство способствует увеличению налогооблагаемой базы при формировании бюджетов всех уровней, снижению уровня безработицы, насыщению рынка разн</w:t>
      </w:r>
      <w:r>
        <w:t>ообразными товарами и услугами.</w:t>
      </w:r>
    </w:p>
    <w:p w:rsidR="00BC5691" w:rsidRPr="00893D81" w:rsidRDefault="00BC5691" w:rsidP="00893D81">
      <w:r w:rsidRPr="00893D81">
        <w:t>Состояние малого предпринимательства в Крапивинском районе характеризуется данными, представленными в таблице</w:t>
      </w:r>
      <w:r w:rsidR="00C93EF7" w:rsidRPr="00893D81">
        <w:t>1</w:t>
      </w:r>
      <w:r w:rsidR="0020195E">
        <w:t>.</w:t>
      </w:r>
    </w:p>
    <w:p w:rsidR="003046B2" w:rsidRPr="00893D81" w:rsidRDefault="003046B2" w:rsidP="00BF7335">
      <w:pPr>
        <w:ind w:firstLine="0"/>
      </w:pPr>
    </w:p>
    <w:p w:rsidR="006A3C72" w:rsidRPr="00893D81" w:rsidRDefault="0020195E" w:rsidP="0020195E">
      <w:pPr>
        <w:pStyle w:val="Application"/>
        <w:spacing w:before="0" w:after="0"/>
      </w:pPr>
      <w:r>
        <w:t>Таблица</w:t>
      </w:r>
      <w:r w:rsidR="006A3C72" w:rsidRPr="00893D81">
        <w:t>1</w:t>
      </w:r>
    </w:p>
    <w:p w:rsidR="005270B7" w:rsidRPr="00893D81" w:rsidRDefault="005270B7" w:rsidP="00893D81"/>
    <w:p w:rsidR="006A3C72" w:rsidRPr="00893D81" w:rsidRDefault="006A3C72" w:rsidP="0020195E">
      <w:pPr>
        <w:jc w:val="center"/>
      </w:pPr>
      <w:r w:rsidRPr="00893D81">
        <w:t>Основные показатели развития малого предпринимательства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91"/>
        <w:gridCol w:w="1070"/>
        <w:gridCol w:w="987"/>
        <w:gridCol w:w="987"/>
        <w:gridCol w:w="810"/>
        <w:gridCol w:w="810"/>
        <w:gridCol w:w="810"/>
        <w:gridCol w:w="810"/>
        <w:gridCol w:w="1078"/>
      </w:tblGrid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0"/>
            </w:pPr>
            <w:r w:rsidRPr="0020195E">
              <w:t>Показатели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0"/>
            </w:pPr>
            <w:r w:rsidRPr="0020195E">
              <w:t>Един.</w:t>
            </w:r>
          </w:p>
          <w:p w:rsidR="0020195E" w:rsidRPr="0020195E" w:rsidRDefault="0020195E" w:rsidP="000D06CE">
            <w:pPr>
              <w:pStyle w:val="Table0"/>
            </w:pPr>
            <w:r w:rsidRPr="0020195E">
              <w:t>измер.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0"/>
            </w:pPr>
            <w:r w:rsidRPr="0020195E">
              <w:t>2001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0"/>
            </w:pPr>
            <w:r w:rsidRPr="0020195E">
              <w:t>2002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0"/>
            </w:pPr>
            <w:r w:rsidRPr="0020195E">
              <w:t>2003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0"/>
            </w:pPr>
            <w:r w:rsidRPr="0020195E">
              <w:t>2004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0"/>
            </w:pPr>
            <w:r w:rsidRPr="0020195E">
              <w:t>2005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0"/>
            </w:pPr>
            <w:r w:rsidRPr="0020195E">
              <w:t>2006</w:t>
            </w:r>
          </w:p>
        </w:tc>
        <w:tc>
          <w:tcPr>
            <w:tcW w:w="1187" w:type="dxa"/>
          </w:tcPr>
          <w:p w:rsidR="00E47CFF" w:rsidRDefault="0020195E" w:rsidP="000D06CE">
            <w:pPr>
              <w:pStyle w:val="Table"/>
            </w:pPr>
            <w:r w:rsidRPr="0020195E">
              <w:t>2006/</w:t>
            </w:r>
          </w:p>
          <w:p w:rsidR="0020195E" w:rsidRPr="0020195E" w:rsidRDefault="0020195E" w:rsidP="000D06CE">
            <w:pPr>
              <w:pStyle w:val="Table"/>
            </w:pPr>
            <w:r w:rsidRPr="0020195E">
              <w:t>2005(%)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Количество малых предприятий (юр.лица)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ед.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45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85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37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36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44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122,2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Среднесписочная численность работников малых предприятий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чел.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363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415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457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434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438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480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109,6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Выручка от реализации продукции (работ, услуг) малых предприятий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тыс.руб.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28290,2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24282,0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38900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46300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55900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  <w:p w:rsidR="0020195E" w:rsidRPr="0020195E" w:rsidRDefault="0020195E" w:rsidP="000D06CE">
            <w:pPr>
              <w:pStyle w:val="Table"/>
            </w:pPr>
            <w:r w:rsidRPr="0020195E">
              <w:t>61260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109,6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Производительность труда на малых предприятиях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Тыс.</w:t>
            </w:r>
          </w:p>
          <w:p w:rsidR="0020195E" w:rsidRPr="0020195E" w:rsidRDefault="0020195E" w:rsidP="000D06CE">
            <w:pPr>
              <w:pStyle w:val="Table"/>
            </w:pPr>
            <w:r w:rsidRPr="0020195E">
              <w:t>руб/чел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70,5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50,8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61,6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62,8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66,8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71,8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107,5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Товарооборот торговых предприятий и ИП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млн.руб.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115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131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187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242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299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387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129,4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Среднемесячная начисленная зар.плата работников малых предприятий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Руб.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980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1014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1407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2059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2485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3150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126,8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Количество предпринимателей без образования юридического лица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Чел.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496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407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350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410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248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296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119,4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-из них-работающих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Чел.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128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135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176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163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184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112,9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Численность работающих у ИП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Чел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198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225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326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420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407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96,9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Среднемесячная начисленная зар.плата работающих у ИП по договору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Руб.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1200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1422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2540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3211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126,4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Численность занятых в малом бизнесе, всего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>Чел.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741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817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936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1021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1071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104,9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BF7335" w:rsidP="000D06CE">
            <w:pPr>
              <w:pStyle w:val="Table"/>
            </w:pPr>
            <w:r>
              <w:t xml:space="preserve">Доля занятых в малом бизнесе </w:t>
            </w:r>
            <w:r w:rsidR="0020195E" w:rsidRPr="0020195E">
              <w:t>в общей численности занятых в экономике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 xml:space="preserve">% 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7,9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8,6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10,4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11,9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12,6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105,9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Поступления в бюджет от малого предпринимательст</w:t>
            </w:r>
            <w:r w:rsidRPr="0020195E">
              <w:lastRenderedPageBreak/>
              <w:t>ва, всего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lastRenderedPageBreak/>
              <w:t>млн.руб.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4,11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4,82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4,3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5,54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6,93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26,1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376,6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BF7335" w:rsidP="000D06CE">
            <w:pPr>
              <w:pStyle w:val="Table"/>
            </w:pPr>
            <w:r>
              <w:lastRenderedPageBreak/>
              <w:t>-</w:t>
            </w:r>
            <w:r w:rsidR="0020195E" w:rsidRPr="0020195E">
              <w:t>в т.ч. без учета приватизации муницип. имущества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4,11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4,82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4,3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5,52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6,2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8,7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140,3</w:t>
            </w:r>
          </w:p>
        </w:tc>
      </w:tr>
      <w:tr w:rsidR="0020195E" w:rsidRPr="0020195E" w:rsidTr="000D06CE">
        <w:trPr>
          <w:jc w:val="center"/>
        </w:trPr>
        <w:tc>
          <w:tcPr>
            <w:tcW w:w="2782" w:type="dxa"/>
          </w:tcPr>
          <w:p w:rsidR="0020195E" w:rsidRPr="0020195E" w:rsidRDefault="0020195E" w:rsidP="000D06CE">
            <w:pPr>
              <w:pStyle w:val="Table"/>
            </w:pPr>
            <w:r w:rsidRPr="0020195E">
              <w:t>Доля поступлений от субъектов малого бизнеса в собственных доходах бюджета</w:t>
            </w:r>
          </w:p>
        </w:tc>
        <w:tc>
          <w:tcPr>
            <w:tcW w:w="1178" w:type="dxa"/>
          </w:tcPr>
          <w:p w:rsidR="0020195E" w:rsidRPr="0020195E" w:rsidRDefault="0020195E" w:rsidP="000D06CE">
            <w:pPr>
              <w:pStyle w:val="Table"/>
            </w:pPr>
            <w:r w:rsidRPr="0020195E">
              <w:t xml:space="preserve">% 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10,2</w:t>
            </w:r>
          </w:p>
        </w:tc>
        <w:tc>
          <w:tcPr>
            <w:tcW w:w="10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11,4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10,5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9,3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10,9</w:t>
            </w:r>
          </w:p>
        </w:tc>
        <w:tc>
          <w:tcPr>
            <w:tcW w:w="884" w:type="dxa"/>
          </w:tcPr>
          <w:p w:rsidR="0020195E" w:rsidRPr="0020195E" w:rsidRDefault="0020195E" w:rsidP="000D06CE">
            <w:pPr>
              <w:pStyle w:val="Table"/>
            </w:pPr>
            <w:r w:rsidRPr="0020195E">
              <w:t>11,7</w:t>
            </w:r>
          </w:p>
        </w:tc>
        <w:tc>
          <w:tcPr>
            <w:tcW w:w="1187" w:type="dxa"/>
          </w:tcPr>
          <w:p w:rsidR="0020195E" w:rsidRPr="0020195E" w:rsidRDefault="0020195E" w:rsidP="000D06CE">
            <w:pPr>
              <w:pStyle w:val="Table"/>
            </w:pPr>
            <w:r w:rsidRPr="0020195E">
              <w:t>107,3</w:t>
            </w:r>
          </w:p>
        </w:tc>
      </w:tr>
    </w:tbl>
    <w:p w:rsidR="006A3C72" w:rsidRPr="00893D81" w:rsidRDefault="006A3C72" w:rsidP="00893D81"/>
    <w:p w:rsidR="0068411E" w:rsidRPr="00893D81" w:rsidRDefault="00976195" w:rsidP="00893D81">
      <w:r w:rsidRPr="00893D81">
        <w:t>Наблюдается рост участия мал</w:t>
      </w:r>
      <w:r w:rsidR="00BF7335">
        <w:t>ого бизнеса в экономике района.</w:t>
      </w:r>
      <w:r w:rsidRPr="00893D81">
        <w:t xml:space="preserve"> Растет численность занятых в малом бизнесе</w:t>
      </w:r>
      <w:r w:rsidR="0068411E" w:rsidRPr="00893D81">
        <w:t>,</w:t>
      </w:r>
      <w:r w:rsidRPr="00893D81">
        <w:t xml:space="preserve"> </w:t>
      </w:r>
      <w:r w:rsidR="0068411E" w:rsidRPr="00893D81">
        <w:t>за период 2003-2006гг увеличившись на 31%. Поступления в бюджет в виде налоговых и неналоговых платежей составляют 9-11% от суммы собственных доходов бюджета.</w:t>
      </w:r>
      <w:r w:rsidR="00EF20CB" w:rsidRPr="00893D81">
        <w:t xml:space="preserve"> Товарооборот предприятий малого бизнеса вырос в 1,6 раза.</w:t>
      </w:r>
    </w:p>
    <w:p w:rsidR="003046B2" w:rsidRPr="00893D81" w:rsidRDefault="003046B2" w:rsidP="00893D81"/>
    <w:p w:rsidR="00C93EF7" w:rsidRPr="00893D81" w:rsidRDefault="00C93EF7" w:rsidP="00893D81">
      <w:r w:rsidRPr="00893D81">
        <w:t>Информация по видам деятельности  предприятий и предприн</w:t>
      </w:r>
      <w:r w:rsidR="00BF7335">
        <w:t>имателей представлена в таблице</w:t>
      </w:r>
      <w:r w:rsidRPr="00893D81">
        <w:t>2.</w:t>
      </w:r>
    </w:p>
    <w:p w:rsidR="00C93EF7" w:rsidRPr="00893D81" w:rsidRDefault="00BF7335" w:rsidP="00BF7335">
      <w:pPr>
        <w:pStyle w:val="Application"/>
        <w:spacing w:before="0" w:after="0"/>
      </w:pPr>
      <w:r>
        <w:t>Таблица</w:t>
      </w:r>
      <w:r w:rsidR="00C93EF7" w:rsidRPr="00893D81">
        <w:t>2</w:t>
      </w:r>
    </w:p>
    <w:p w:rsidR="00692CD2" w:rsidRPr="00893D81" w:rsidRDefault="00692CD2" w:rsidP="00893D81"/>
    <w:p w:rsidR="00C93EF7" w:rsidRPr="00893D81" w:rsidRDefault="00C93EF7" w:rsidP="00BF7335">
      <w:pPr>
        <w:jc w:val="center"/>
      </w:pPr>
      <w:r w:rsidRPr="00893D81">
        <w:t>Информация по видам деятельности</w:t>
      </w:r>
    </w:p>
    <w:tbl>
      <w:tblPr>
        <w:tblpPr w:leftFromText="180" w:rightFromText="180" w:vertAnchor="text" w:horzAnchor="margin" w:tblpXSpec="center" w:tblpY="16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68"/>
        <w:gridCol w:w="1720"/>
        <w:gridCol w:w="1764"/>
      </w:tblGrid>
      <w:tr w:rsidR="00C93EF7" w:rsidRPr="00BF7335" w:rsidTr="00B70B6C">
        <w:tc>
          <w:tcPr>
            <w:tcW w:w="3968" w:type="dxa"/>
          </w:tcPr>
          <w:p w:rsidR="00C93EF7" w:rsidRPr="00B70B6C" w:rsidRDefault="00C93EF7" w:rsidP="00B70B6C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Вид деятельности</w:t>
            </w:r>
          </w:p>
        </w:tc>
        <w:tc>
          <w:tcPr>
            <w:tcW w:w="1720" w:type="dxa"/>
          </w:tcPr>
          <w:p w:rsidR="00C93EF7" w:rsidRPr="00B70B6C" w:rsidRDefault="00C93EF7" w:rsidP="00B70B6C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Количество</w:t>
            </w:r>
          </w:p>
          <w:p w:rsidR="00C93EF7" w:rsidRPr="00B70B6C" w:rsidRDefault="0000236C" w:rsidP="00B70B6C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ИП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Количество предприятий</w:t>
            </w:r>
            <w:r w:rsidR="00D24F14" w:rsidRPr="00BF7335">
              <w:t xml:space="preserve"> (юр.лица)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Торговля, общественное питание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  <w:r w:rsidRPr="00BF7335">
              <w:t>1</w:t>
            </w:r>
            <w:r w:rsidR="00EF20CB" w:rsidRPr="00BF7335">
              <w:t>4</w:t>
            </w:r>
            <w:r w:rsidRPr="00BF7335">
              <w:t>4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10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Строительство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  <w:r w:rsidRPr="00BF7335">
              <w:t>2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4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Бытовое обслуживание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  <w:r w:rsidRPr="00BF7335">
              <w:t>2</w:t>
            </w:r>
            <w:r w:rsidR="00EF20CB" w:rsidRPr="00BF7335">
              <w:t>3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1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Деревообрабатыв.деятельность</w:t>
            </w:r>
          </w:p>
        </w:tc>
        <w:tc>
          <w:tcPr>
            <w:tcW w:w="1720" w:type="dxa"/>
          </w:tcPr>
          <w:p w:rsidR="00C93EF7" w:rsidRPr="00BF7335" w:rsidRDefault="00EF20CB" w:rsidP="00B70B6C">
            <w:pPr>
              <w:pStyle w:val="Table"/>
            </w:pPr>
            <w:r w:rsidRPr="00BF7335">
              <w:t>12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4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Шиномонтаж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  <w:r w:rsidRPr="00BF7335">
              <w:t>1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Ведение сельского хозяйства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  <w:r w:rsidRPr="00BF7335">
              <w:t>19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12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Автоуслуги</w:t>
            </w:r>
          </w:p>
        </w:tc>
        <w:tc>
          <w:tcPr>
            <w:tcW w:w="1720" w:type="dxa"/>
          </w:tcPr>
          <w:p w:rsidR="00C93EF7" w:rsidRPr="00BF7335" w:rsidRDefault="00EF20CB" w:rsidP="00B70B6C">
            <w:pPr>
              <w:pStyle w:val="Table"/>
            </w:pPr>
            <w:r w:rsidRPr="00BF7335">
              <w:t>8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Пуско-наладочные работы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  <w:r w:rsidRPr="00BF7335">
              <w:t>1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1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Консультационные услуги</w:t>
            </w:r>
          </w:p>
        </w:tc>
        <w:tc>
          <w:tcPr>
            <w:tcW w:w="1720" w:type="dxa"/>
          </w:tcPr>
          <w:p w:rsidR="00C93EF7" w:rsidRPr="00BF7335" w:rsidRDefault="00EF20CB" w:rsidP="00B70B6C">
            <w:pPr>
              <w:pStyle w:val="Table"/>
            </w:pPr>
            <w:r w:rsidRPr="00BF7335">
              <w:t>2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Юридические услуги</w:t>
            </w:r>
          </w:p>
        </w:tc>
        <w:tc>
          <w:tcPr>
            <w:tcW w:w="1720" w:type="dxa"/>
          </w:tcPr>
          <w:p w:rsidR="00C93EF7" w:rsidRPr="00BF7335" w:rsidRDefault="00EF20CB" w:rsidP="00B70B6C">
            <w:pPr>
              <w:pStyle w:val="Table"/>
            </w:pPr>
            <w:r w:rsidRPr="00BF7335">
              <w:t>2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ЖКХ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7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>промышленность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5</w:t>
            </w:r>
          </w:p>
        </w:tc>
      </w:tr>
      <w:tr w:rsidR="00C93EF7" w:rsidRPr="00BF7335" w:rsidTr="00B70B6C">
        <w:tc>
          <w:tcPr>
            <w:tcW w:w="3968" w:type="dxa"/>
          </w:tcPr>
          <w:p w:rsidR="00C93EF7" w:rsidRPr="00BF7335" w:rsidRDefault="00C93EF7" w:rsidP="00B70B6C">
            <w:pPr>
              <w:pStyle w:val="Table"/>
            </w:pPr>
            <w:r w:rsidRPr="00BF7335">
              <w:t xml:space="preserve">Итого </w:t>
            </w:r>
          </w:p>
        </w:tc>
        <w:tc>
          <w:tcPr>
            <w:tcW w:w="1720" w:type="dxa"/>
          </w:tcPr>
          <w:p w:rsidR="00C93EF7" w:rsidRPr="00BF7335" w:rsidRDefault="00C93EF7" w:rsidP="00B70B6C">
            <w:pPr>
              <w:pStyle w:val="Table"/>
            </w:pPr>
            <w:r w:rsidRPr="00BF7335">
              <w:t>184</w:t>
            </w:r>
          </w:p>
        </w:tc>
        <w:tc>
          <w:tcPr>
            <w:tcW w:w="1764" w:type="dxa"/>
          </w:tcPr>
          <w:p w:rsidR="00C93EF7" w:rsidRPr="00BF7335" w:rsidRDefault="00C93EF7" w:rsidP="00B70B6C">
            <w:pPr>
              <w:pStyle w:val="Table"/>
            </w:pPr>
            <w:r w:rsidRPr="00BF7335">
              <w:t>44</w:t>
            </w:r>
          </w:p>
        </w:tc>
      </w:tr>
    </w:tbl>
    <w:p w:rsidR="00D24F14" w:rsidRPr="00893D81" w:rsidRDefault="00D24F14" w:rsidP="00893D81">
      <w:r w:rsidRPr="00893D81">
        <w:t>Коли</w:t>
      </w:r>
      <w:r w:rsidR="00BF7335">
        <w:t>чество малых предприятий в 2006</w:t>
      </w:r>
      <w:r w:rsidRPr="00893D81">
        <w:t xml:space="preserve">году </w:t>
      </w:r>
      <w:r w:rsidR="00B87614" w:rsidRPr="00893D81">
        <w:t>увеличилось</w:t>
      </w:r>
      <w:r w:rsidR="00BF7335">
        <w:t xml:space="preserve"> по сравнению 2005годом на </w:t>
      </w:r>
      <w:r w:rsidR="00B87614" w:rsidRPr="00893D81">
        <w:t>8</w:t>
      </w:r>
      <w:r w:rsidR="00BF7335">
        <w:t xml:space="preserve"> и составило 44 </w:t>
      </w:r>
      <w:r w:rsidRPr="00893D81">
        <w:t xml:space="preserve">единицы. Из </w:t>
      </w:r>
      <w:r w:rsidR="00BF7335">
        <w:t>них сельским хозяйством заняты 27%</w:t>
      </w:r>
      <w:r w:rsidRPr="00893D81">
        <w:t>, или 12 предприятий, то</w:t>
      </w:r>
      <w:r w:rsidR="00BF7335">
        <w:t>рговлей и общественным питанием–</w:t>
      </w:r>
      <w:r w:rsidRPr="00893D81">
        <w:t>22,7% (10 предприятий), строительством и деревообработкой 18,2% (8 предприятий), ЖКХ-17% (7</w:t>
      </w:r>
      <w:r w:rsidR="00B87614" w:rsidRPr="00893D81">
        <w:t xml:space="preserve"> </w:t>
      </w:r>
      <w:r w:rsidRPr="00893D81">
        <w:t>предприятий), об</w:t>
      </w:r>
      <w:r w:rsidR="00BF7335">
        <w:t>рабатывающей промышленности-11%</w:t>
      </w:r>
      <w:r w:rsidRPr="00893D81">
        <w:t>(5 предприятий).</w:t>
      </w:r>
    </w:p>
    <w:p w:rsidR="00D24F14" w:rsidRPr="00893D81" w:rsidRDefault="00D24F14" w:rsidP="00893D81">
      <w:r w:rsidRPr="00893D81">
        <w:t>На территории района зарегистрировано 296, предпринимателей без образования юридического л</w:t>
      </w:r>
      <w:r w:rsidR="00BF7335">
        <w:t>ица: в том числе работающих 184</w:t>
      </w:r>
      <w:r w:rsidRPr="00893D81">
        <w:t>, из которых 10,3% осуществляют свою деятельность в сельском хозяйстве, 12% оказывают бытовые усл</w:t>
      </w:r>
      <w:r w:rsidR="00BF7335">
        <w:t xml:space="preserve">уги (парикмахер, ремонт обуви, </w:t>
      </w:r>
      <w:r w:rsidRPr="00893D81">
        <w:t>ремонт сложной бытовой техники и прочее), 3,3% оказывают транспортные услуги, 3,8% занимаются деревообработкой</w:t>
      </w:r>
      <w:r w:rsidR="00976195" w:rsidRPr="00893D81">
        <w:t>, 67,4% заняты в торговле и общественном питании</w:t>
      </w:r>
      <w:r w:rsidRPr="00893D81">
        <w:t>.</w:t>
      </w:r>
    </w:p>
    <w:p w:rsidR="00BE64D8" w:rsidRPr="00893D81" w:rsidRDefault="00BF7335" w:rsidP="00893D81">
      <w:r>
        <w:lastRenderedPageBreak/>
        <w:t>Постановлением Совета депутатов №</w:t>
      </w:r>
      <w:r w:rsidR="00BE64D8" w:rsidRPr="00893D81">
        <w:t>140 от 2.09.2003г. утверждена Программа развития сферы малого предпринимательства в Крапивинском районе на 2003</w:t>
      </w:r>
      <w:r>
        <w:t>-2006гг.</w:t>
      </w:r>
    </w:p>
    <w:p w:rsidR="004C2A9B" w:rsidRPr="00893D81" w:rsidRDefault="004C2A9B" w:rsidP="00893D81">
      <w:r w:rsidRPr="00893D81">
        <w:t xml:space="preserve">Всего по мероприятиям программы в 2003-2006гг освоено </w:t>
      </w:r>
      <w:r w:rsidR="00C76700" w:rsidRPr="00893D81">
        <w:t>54,15</w:t>
      </w:r>
      <w:r w:rsidRPr="00893D81">
        <w:t xml:space="preserve">млн.руб. при плане </w:t>
      </w:r>
      <w:r w:rsidR="00C76700" w:rsidRPr="00893D81">
        <w:t>72,71</w:t>
      </w:r>
      <w:r w:rsidRPr="00893D81">
        <w:t>мл</w:t>
      </w:r>
      <w:r w:rsidR="00C76700" w:rsidRPr="00893D81">
        <w:t>н.руб., выполнение составляет 74</w:t>
      </w:r>
      <w:r w:rsidRPr="00893D81">
        <w:t>%.</w:t>
      </w:r>
      <w:r w:rsidR="00955F98" w:rsidRPr="00893D81">
        <w:t xml:space="preserve"> </w:t>
      </w:r>
      <w:r w:rsidR="005E4047" w:rsidRPr="00893D81">
        <w:t xml:space="preserve">Результатом выполнения программных мероприятий является </w:t>
      </w:r>
      <w:r w:rsidR="00955F98" w:rsidRPr="00893D81">
        <w:t>создан</w:t>
      </w:r>
      <w:r w:rsidR="005E4047" w:rsidRPr="00893D81">
        <w:t>ие</w:t>
      </w:r>
      <w:r w:rsidR="00955F98" w:rsidRPr="00893D81">
        <w:t xml:space="preserve"> 2</w:t>
      </w:r>
      <w:r w:rsidR="005E4047" w:rsidRPr="00893D81">
        <w:t>2</w:t>
      </w:r>
      <w:r w:rsidR="00BF15D0" w:rsidRPr="00893D81">
        <w:t>9</w:t>
      </w:r>
      <w:r w:rsidR="00955F98" w:rsidRPr="00893D81">
        <w:t xml:space="preserve"> новых рабочих мест</w:t>
      </w:r>
      <w:r w:rsidR="00AC2BB6" w:rsidRPr="00893D81">
        <w:t>, из них 1</w:t>
      </w:r>
      <w:r w:rsidR="00BF15D0" w:rsidRPr="00893D81">
        <w:t>63</w:t>
      </w:r>
      <w:r w:rsidR="00AC2BB6" w:rsidRPr="00893D81">
        <w:t xml:space="preserve"> рабочих мест, или </w:t>
      </w:r>
      <w:r w:rsidR="00BF15D0" w:rsidRPr="00893D81">
        <w:t>71</w:t>
      </w:r>
      <w:r w:rsidR="00BF7335">
        <w:t>%-</w:t>
      </w:r>
      <w:r w:rsidR="00AC2BB6" w:rsidRPr="00893D81">
        <w:t>в торговле и общественном питании.</w:t>
      </w:r>
    </w:p>
    <w:p w:rsidR="00BE64D8" w:rsidRPr="00893D81" w:rsidRDefault="00BF7335" w:rsidP="00893D81">
      <w:r>
        <w:t>В 2003</w:t>
      </w:r>
      <w:r w:rsidR="00BE64D8" w:rsidRPr="00893D81">
        <w:t>году по программным мероприятиям освоено 10,6</w:t>
      </w:r>
      <w:r>
        <w:t xml:space="preserve">млн.руб., выполнение составило 150%. </w:t>
      </w:r>
      <w:r w:rsidR="00BE64D8" w:rsidRPr="00893D81">
        <w:t>Был построен магазин в п.Крапивинский (ИП Ельцова)</w:t>
      </w:r>
      <w:r w:rsidR="00CF4628" w:rsidRPr="00893D81">
        <w:t xml:space="preserve">. В п.Зеленогорский введена в эксплуатацию горно-лыжная трасса, на прилежащей к ней территории построено кафе. Проведена реконструкция помещения под кафе в с.Каменка (ИП Хаблюк). Построен и введен </w:t>
      </w:r>
      <w:r w:rsidR="008344A5" w:rsidRPr="00893D81">
        <w:t xml:space="preserve">наливной пункт </w:t>
      </w:r>
      <w:r w:rsidR="00CF4628" w:rsidRPr="00893D81">
        <w:t>на скважине минеральной воды «Борисовская», началось строительство</w:t>
      </w:r>
      <w:r w:rsidR="008344A5" w:rsidRPr="00893D81">
        <w:t xml:space="preserve"> цеха розлива</w:t>
      </w:r>
      <w:r w:rsidR="00CF4628" w:rsidRPr="00893D81">
        <w:t>. Началось устройство скважины на источнике минеральной воды «Березовоярская».</w:t>
      </w:r>
    </w:p>
    <w:p w:rsidR="00BE64D8" w:rsidRPr="00893D81" w:rsidRDefault="00CF4628" w:rsidP="00893D81">
      <w:r w:rsidRPr="00893D81">
        <w:t>В</w:t>
      </w:r>
      <w:r w:rsidR="00BE64D8" w:rsidRPr="00893D81">
        <w:t xml:space="preserve"> 2004</w:t>
      </w:r>
      <w:r w:rsidRPr="00893D81">
        <w:t xml:space="preserve"> </w:t>
      </w:r>
      <w:r w:rsidR="00BE64D8" w:rsidRPr="00893D81">
        <w:t xml:space="preserve">году </w:t>
      </w:r>
      <w:r w:rsidRPr="00893D81">
        <w:t xml:space="preserve">освоено </w:t>
      </w:r>
      <w:r w:rsidR="00BE64D8" w:rsidRPr="00893D81">
        <w:t xml:space="preserve">18,4млн.руб., выполнение составило 56% от плана. </w:t>
      </w:r>
      <w:r w:rsidR="008344A5" w:rsidRPr="00893D81">
        <w:t>Продолжилось строительство цеха розлива на скважине минеральной воды «Борисовская» и устройство скважины на источнике минеральной воды «Березовоярская».</w:t>
      </w:r>
      <w:r w:rsidR="00BE64D8" w:rsidRPr="00893D81">
        <w:t xml:space="preserve"> В п.Крапивинский построено 2 магазина, проведена реконструкция помещения под Губернский магазин, реконструкция молочного завода.</w:t>
      </w:r>
      <w:r w:rsidRPr="00893D81">
        <w:t xml:space="preserve"> П</w:t>
      </w:r>
      <w:r w:rsidR="00BE64D8" w:rsidRPr="00893D81">
        <w:t>редпринимателями по району открыто 17 торговых точек, введено 565кв.м. торговых площадей</w:t>
      </w:r>
      <w:r w:rsidR="00955F98" w:rsidRPr="00893D81">
        <w:t>.</w:t>
      </w:r>
      <w:r w:rsidR="00BE64D8" w:rsidRPr="00893D81">
        <w:t xml:space="preserve"> Также закончена реконструкция помещения Дома быта под кафе, проведена реконструк</w:t>
      </w:r>
      <w:r w:rsidR="00BF7335">
        <w:t>ция торгового центра «Рассвет».</w:t>
      </w:r>
    </w:p>
    <w:p w:rsidR="00693746" w:rsidRPr="00893D81" w:rsidRDefault="00BE64D8" w:rsidP="00893D81">
      <w:r w:rsidRPr="00893D81">
        <w:t>В 2005 году по программным мероприятиям освоено 11,2млн.руб., что составляет 96% от плана. Открыто 2 магазина в п.Крапивинский, кафе и магазин в с.Банново, магазины в сельских поселениях, проведена реконструкция существующих торговых точек. В сфере бытового обслуживания в п.Зеленогорский открыт салон красоты, швейный цех, пункт по ремонту радиоаппаратуры, фотосалон, парикмахерская. В п.Крапивинский открыто ателье. Организован кооператив по сбору молока в с.Тараданово.</w:t>
      </w:r>
    </w:p>
    <w:p w:rsidR="00E170B1" w:rsidRPr="00893D81" w:rsidRDefault="00BE64D8" w:rsidP="00893D81">
      <w:r w:rsidRPr="00893D81">
        <w:t>В 2006 году</w:t>
      </w:r>
      <w:r w:rsidR="00CF4628" w:rsidRPr="00893D81">
        <w:t xml:space="preserve"> освоено</w:t>
      </w:r>
      <w:r w:rsidR="00693746" w:rsidRPr="00893D81">
        <w:t xml:space="preserve"> программных мероприятий на сумму</w:t>
      </w:r>
      <w:r w:rsidR="00CF4628" w:rsidRPr="00893D81">
        <w:t xml:space="preserve"> </w:t>
      </w:r>
      <w:r w:rsidR="00693746" w:rsidRPr="00893D81">
        <w:t>13,96</w:t>
      </w:r>
      <w:r w:rsidR="00C806BF" w:rsidRPr="00893D81">
        <w:t xml:space="preserve"> </w:t>
      </w:r>
      <w:r w:rsidR="00CF4628" w:rsidRPr="00893D81">
        <w:t xml:space="preserve">млн.руб., что составляет </w:t>
      </w:r>
      <w:r w:rsidR="00744598" w:rsidRPr="00893D81">
        <w:t>6</w:t>
      </w:r>
      <w:r w:rsidR="00693746" w:rsidRPr="00893D81">
        <w:t>6</w:t>
      </w:r>
      <w:r w:rsidR="00BF7335">
        <w:t>% от плана.</w:t>
      </w:r>
    </w:p>
    <w:p w:rsidR="00E2162F" w:rsidRPr="00893D81" w:rsidRDefault="00E2162F" w:rsidP="00893D81">
      <w:r w:rsidRPr="00893D81">
        <w:t>Открыты после ре</w:t>
      </w:r>
      <w:r w:rsidR="00BF7335">
        <w:t>конструкции помещений магазины:</w:t>
      </w:r>
    </w:p>
    <w:p w:rsidR="00F0449F" w:rsidRPr="00893D81" w:rsidRDefault="00E2162F" w:rsidP="00893D81">
      <w:r w:rsidRPr="00893D81">
        <w:t xml:space="preserve">п.Крапивинский </w:t>
      </w:r>
      <w:r w:rsidR="00BE64D8" w:rsidRPr="00893D81">
        <w:t xml:space="preserve">«Фея», «Фортуна» </w:t>
      </w:r>
      <w:r w:rsidR="00BF7335">
        <w:t>(ИП Ельцова), «Татьяна»</w:t>
      </w:r>
    </w:p>
    <w:p w:rsidR="00E170B1" w:rsidRPr="00893D81" w:rsidRDefault="00BF7335" w:rsidP="00893D81">
      <w:r>
        <w:t>(ИП Минзяк),</w:t>
      </w:r>
      <w:r w:rsidR="00BE64D8" w:rsidRPr="00893D81">
        <w:t xml:space="preserve"> </w:t>
      </w:r>
      <w:r w:rsidR="004C2A9B" w:rsidRPr="00893D81">
        <w:t>ИП Щербакова</w:t>
      </w:r>
    </w:p>
    <w:p w:rsidR="00E2162F" w:rsidRPr="00893D81" w:rsidRDefault="00E2162F" w:rsidP="00893D81">
      <w:r w:rsidRPr="00893D81">
        <w:t>с.Зеленовка (ИП Хабибуллина)</w:t>
      </w:r>
    </w:p>
    <w:p w:rsidR="00E2162F" w:rsidRPr="00893D81" w:rsidRDefault="00E2162F" w:rsidP="00893D81">
      <w:r w:rsidRPr="00893D81">
        <w:t>с.Барачаты (ИП Ломакин)</w:t>
      </w:r>
    </w:p>
    <w:p w:rsidR="00E2162F" w:rsidRPr="00893D81" w:rsidRDefault="00E2162F" w:rsidP="00893D81">
      <w:r w:rsidRPr="00893D81">
        <w:t>с.Банново (ИП Торгунакова)</w:t>
      </w:r>
    </w:p>
    <w:p w:rsidR="00E170B1" w:rsidRPr="00893D81" w:rsidRDefault="00614F6D" w:rsidP="00893D81">
      <w:r>
        <w:t>Продолжена</w:t>
      </w:r>
      <w:r w:rsidR="00E170B1" w:rsidRPr="00893D81">
        <w:t xml:space="preserve"> реконструкция павильонов </w:t>
      </w:r>
      <w:r w:rsidR="00E2162F" w:rsidRPr="00893D81">
        <w:t xml:space="preserve">п.Крапивинский </w:t>
      </w:r>
      <w:r w:rsidR="00E170B1" w:rsidRPr="00893D81">
        <w:t>(ИП Дашин, ИП Сухова)</w:t>
      </w:r>
    </w:p>
    <w:p w:rsidR="00E170B1" w:rsidRPr="00893D81" w:rsidRDefault="00BE64D8" w:rsidP="00893D81">
      <w:r w:rsidRPr="00893D81">
        <w:t>Начато строительство 2-х магазинов в п.Крапивинский (ИП Переводчи</w:t>
      </w:r>
      <w:r w:rsidR="00BF7335">
        <w:t>ков, ИП Малышенко).</w:t>
      </w:r>
    </w:p>
    <w:p w:rsidR="00E27389" w:rsidRPr="00893D81" w:rsidRDefault="00BE64D8" w:rsidP="00893D81">
      <w:r w:rsidRPr="00893D81">
        <w:t>Построен магазин в с.Тараданово (И</w:t>
      </w:r>
      <w:r w:rsidR="00BF7335">
        <w:t>П Журавлева), открытие-в 2007году.</w:t>
      </w:r>
    </w:p>
    <w:p w:rsidR="00BE64D8" w:rsidRPr="00893D81" w:rsidRDefault="00BF7335" w:rsidP="00893D81">
      <w:r>
        <w:t>В с.Шевели</w:t>
      </w:r>
      <w:r w:rsidR="00BE64D8" w:rsidRPr="00893D81">
        <w:t xml:space="preserve"> проведена реконструкция помещения под пекарню (ИП Ворожцова), </w:t>
      </w:r>
      <w:r>
        <w:t>начало работы в 1 квартале 2007</w:t>
      </w:r>
      <w:r w:rsidR="00BE64D8" w:rsidRPr="00893D81">
        <w:t>года.</w:t>
      </w:r>
    </w:p>
    <w:p w:rsidR="00E170B1" w:rsidRPr="00893D81" w:rsidRDefault="00E2162F" w:rsidP="00893D81">
      <w:r w:rsidRPr="00893D81">
        <w:t>Ведется замена вывесок и реконструкция фасадов торговых предприятий</w:t>
      </w:r>
      <w:r w:rsidR="00BF7335">
        <w:t xml:space="preserve">. Заменены вывески </w:t>
      </w:r>
      <w:r w:rsidR="009C7EA6" w:rsidRPr="00893D81">
        <w:t>70%</w:t>
      </w:r>
      <w:r w:rsidR="000E29F4" w:rsidRPr="00893D81">
        <w:t xml:space="preserve"> торговых предприятий.</w:t>
      </w:r>
    </w:p>
    <w:p w:rsidR="00E2162F" w:rsidRPr="00893D81" w:rsidRDefault="00E2162F" w:rsidP="00893D81">
      <w:r w:rsidRPr="00893D81">
        <w:t>Создан кредитный кооператив «Шанс»</w:t>
      </w:r>
    </w:p>
    <w:p w:rsidR="00E2162F" w:rsidRPr="00893D81" w:rsidRDefault="00E2162F" w:rsidP="00893D81">
      <w:r w:rsidRPr="00893D81">
        <w:t xml:space="preserve">С целью повышения качества коммунальных услуг, снижения издержек, развитие конкуренции в 2006 году на базе МУП ЖКХ и бывших участков ЖКХ на селе создано 7 частных предприятий по предоставлению жилищно-коммунальных услуг. </w:t>
      </w:r>
    </w:p>
    <w:p w:rsidR="00F936A3" w:rsidRPr="00893D81" w:rsidRDefault="00F936A3" w:rsidP="00893D81">
      <w:r w:rsidRPr="00893D81">
        <w:t xml:space="preserve">начали работу </w:t>
      </w:r>
      <w:r w:rsidR="00094B24" w:rsidRPr="00893D81">
        <w:t>пилорамы</w:t>
      </w:r>
      <w:r w:rsidRPr="00893D81">
        <w:t xml:space="preserve"> (ИП Задорин, ООО «Лесоруб»)</w:t>
      </w:r>
    </w:p>
    <w:p w:rsidR="000A76FA" w:rsidRPr="00893D81" w:rsidRDefault="000A76FA" w:rsidP="00893D81">
      <w:r w:rsidRPr="00893D81">
        <w:t xml:space="preserve">Создано новых рабочих мест в 2006 </w:t>
      </w:r>
      <w:r w:rsidR="00BF7335">
        <w:t>году-</w:t>
      </w:r>
      <w:r w:rsidR="00C70342" w:rsidRPr="00893D81">
        <w:t>3</w:t>
      </w:r>
      <w:r w:rsidR="00BF7335">
        <w:t xml:space="preserve">3, из них в торговле </w:t>
      </w:r>
      <w:r w:rsidR="009D3028" w:rsidRPr="00893D81">
        <w:t>25 рабочих мест, 3</w:t>
      </w:r>
      <w:r w:rsidRPr="00893D81">
        <w:t>-в бытовом обслуживании, прочие -5 рабочих мест (ПМСК «Млеко»).</w:t>
      </w:r>
    </w:p>
    <w:p w:rsidR="00E2162F" w:rsidRPr="00893D81" w:rsidRDefault="00E2162F" w:rsidP="00893D81">
      <w:r w:rsidRPr="00893D81">
        <w:lastRenderedPageBreak/>
        <w:t>Ввод торговых площадей в 2006 году составил 773,7 кв.метров</w:t>
      </w:r>
      <w:r w:rsidR="00C806BF" w:rsidRPr="00893D81">
        <w:t>.</w:t>
      </w:r>
    </w:p>
    <w:p w:rsidR="0099446F" w:rsidRPr="00893D81" w:rsidRDefault="0099446F" w:rsidP="00893D81">
      <w:r w:rsidRPr="00893D81">
        <w:t>Розничная торговая сеть района (1</w:t>
      </w:r>
      <w:r w:rsidR="00C806BF" w:rsidRPr="00893D81">
        <w:t>6</w:t>
      </w:r>
      <w:r w:rsidR="0038170D" w:rsidRPr="00893D81">
        <w:t>3</w:t>
      </w:r>
      <w:r w:rsidRPr="00893D81">
        <w:t xml:space="preserve"> торговых точки) состоит из 11</w:t>
      </w:r>
      <w:r w:rsidR="0038170D" w:rsidRPr="00893D81">
        <w:t>5</w:t>
      </w:r>
      <w:r w:rsidRPr="00893D81">
        <w:t xml:space="preserve"> магазинов (в т.ч. </w:t>
      </w:r>
      <w:r w:rsidR="0038170D" w:rsidRPr="00893D81">
        <w:t>23</w:t>
      </w:r>
      <w:r w:rsidRPr="00893D81">
        <w:t xml:space="preserve"> продовольственных, </w:t>
      </w:r>
      <w:r w:rsidR="0038170D" w:rsidRPr="00893D81">
        <w:t>36</w:t>
      </w:r>
      <w:r w:rsidRPr="00893D81">
        <w:t xml:space="preserve"> непродовольственных, </w:t>
      </w:r>
      <w:r w:rsidR="0038170D" w:rsidRPr="00893D81">
        <w:t>56</w:t>
      </w:r>
      <w:r w:rsidRPr="00893D81">
        <w:t xml:space="preserve"> смешанных), 1</w:t>
      </w:r>
      <w:r w:rsidR="0038170D" w:rsidRPr="00893D81">
        <w:t>5</w:t>
      </w:r>
      <w:r w:rsidRPr="00893D81">
        <w:t xml:space="preserve"> павильонов, </w:t>
      </w:r>
      <w:r w:rsidR="0038170D" w:rsidRPr="00893D81">
        <w:t>3</w:t>
      </w:r>
      <w:r w:rsidRPr="00893D81">
        <w:t xml:space="preserve"> киоск</w:t>
      </w:r>
      <w:r w:rsidR="00C806BF" w:rsidRPr="00893D81">
        <w:t>ов, 30 бутиков в ТЦ «Рассвет»</w:t>
      </w:r>
      <w:r w:rsidRPr="00893D81">
        <w:t>.</w:t>
      </w:r>
      <w:r w:rsidR="00BF7335">
        <w:t xml:space="preserve"> Торговая</w:t>
      </w:r>
      <w:r w:rsidR="00BF15D0" w:rsidRPr="00893D81">
        <w:t xml:space="preserve"> площадь на 1.01.2007г составляет 7,3тыс.кв.метров.</w:t>
      </w:r>
    </w:p>
    <w:p w:rsidR="00E170B1" w:rsidRPr="00893D81" w:rsidRDefault="003B2CF3" w:rsidP="00893D81">
      <w:r w:rsidRPr="00893D81">
        <w:t>В настоящ</w:t>
      </w:r>
      <w:r w:rsidR="00BF7335">
        <w:t>ее время в районе функционирует</w:t>
      </w:r>
      <w:r w:rsidRPr="00893D81">
        <w:t xml:space="preserve"> 7 мин</w:t>
      </w:r>
      <w:r w:rsidR="00BF7335">
        <w:t>и-пекарен, которыми за 2006 год</w:t>
      </w:r>
      <w:r w:rsidRPr="00893D81">
        <w:t xml:space="preserve"> выпущено и реализовано 1,6тыс.тонн хлеба и хлебобулочных изделий, что составляет </w:t>
      </w:r>
      <w:r w:rsidR="009078DC" w:rsidRPr="00893D81">
        <w:t>67</w:t>
      </w:r>
      <w:r w:rsidRPr="00893D81">
        <w:t xml:space="preserve">% от объема реализованного хлеба и хлебобулочных изделий </w:t>
      </w:r>
      <w:r w:rsidR="00BF7335">
        <w:t xml:space="preserve"> в целом по району.</w:t>
      </w:r>
    </w:p>
    <w:p w:rsidR="00E170B1" w:rsidRPr="00893D81" w:rsidRDefault="00132FDD" w:rsidP="00893D81">
      <w:r w:rsidRPr="00893D81">
        <w:t>Количество объектов бытового обслуживания в районе 34, численность работающих в них-5</w:t>
      </w:r>
      <w:r w:rsidR="00C76700" w:rsidRPr="00893D81">
        <w:t>1</w:t>
      </w:r>
      <w:r w:rsidRPr="00893D81">
        <w:t xml:space="preserve"> человек. Структура сети бытового обсл</w:t>
      </w:r>
      <w:r w:rsidR="00BF7335">
        <w:t>уживания представлена в таблице</w:t>
      </w:r>
      <w:r w:rsidRPr="00893D81">
        <w:t>3.</w:t>
      </w:r>
    </w:p>
    <w:p w:rsidR="0038170D" w:rsidRPr="00893D81" w:rsidRDefault="0038170D" w:rsidP="00893D81"/>
    <w:p w:rsidR="00132FDD" w:rsidRPr="00893D81" w:rsidRDefault="00BF7335" w:rsidP="00BF7335">
      <w:pPr>
        <w:pStyle w:val="Application"/>
        <w:spacing w:before="0" w:after="0"/>
      </w:pPr>
      <w:r>
        <w:t>Таблица</w:t>
      </w:r>
      <w:r w:rsidR="00132FDD" w:rsidRPr="00893D81">
        <w:t>3</w:t>
      </w:r>
    </w:p>
    <w:p w:rsidR="005270B7" w:rsidRPr="00893D81" w:rsidRDefault="00132FDD" w:rsidP="00BF7335">
      <w:pPr>
        <w:jc w:val="center"/>
      </w:pPr>
      <w:r w:rsidRPr="00893D81">
        <w:t>Структура сети бытового обслуживания</w:t>
      </w:r>
    </w:p>
    <w:tbl>
      <w:tblPr>
        <w:tblpPr w:leftFromText="180" w:rightFromText="180" w:vertAnchor="text" w:horzAnchor="margin" w:tblpXSpec="center" w:tblpY="16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68"/>
        <w:gridCol w:w="1931"/>
        <w:gridCol w:w="1764"/>
      </w:tblGrid>
      <w:tr w:rsidR="00132FDD" w:rsidRPr="00BF7335" w:rsidTr="00B70B6C">
        <w:tc>
          <w:tcPr>
            <w:tcW w:w="4968" w:type="dxa"/>
          </w:tcPr>
          <w:p w:rsidR="00132FDD" w:rsidRPr="00B70B6C" w:rsidRDefault="00132FDD" w:rsidP="00B70B6C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Вид деятельности</w:t>
            </w:r>
          </w:p>
        </w:tc>
        <w:tc>
          <w:tcPr>
            <w:tcW w:w="1931" w:type="dxa"/>
          </w:tcPr>
          <w:p w:rsidR="00132FDD" w:rsidRPr="00B70B6C" w:rsidRDefault="00132FDD" w:rsidP="00B70B6C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Количество</w:t>
            </w:r>
          </w:p>
          <w:p w:rsidR="00132FDD" w:rsidRPr="00B70B6C" w:rsidRDefault="00132FDD" w:rsidP="00B70B6C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объектов бытового обслуживания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Численность работающих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Ремонт и пошив обуви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4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5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Ремонт и пошив швейных, меховых и кожаных изделий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3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13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Ремонт и тех.обслуживание бытовой техники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1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2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Тех.обслуживание и ремонт автотранспортных средств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1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1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Ремонт и строительство жилья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2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13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Услуги фотоателье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2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3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Услуги парикмахерских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6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8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Услуги предприятий по прокату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1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2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744598" w:rsidP="00B70B6C">
            <w:pPr>
              <w:pStyle w:val="Table"/>
            </w:pPr>
            <w:r w:rsidRPr="00BF7335">
              <w:t>Ритуальные услуги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14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4</w:t>
            </w:r>
          </w:p>
        </w:tc>
      </w:tr>
      <w:tr w:rsidR="00132FDD" w:rsidRPr="00BF7335" w:rsidTr="00B70B6C">
        <w:tc>
          <w:tcPr>
            <w:tcW w:w="4968" w:type="dxa"/>
          </w:tcPr>
          <w:p w:rsidR="00132FDD" w:rsidRPr="00BF7335" w:rsidRDefault="00132FDD" w:rsidP="00B70B6C">
            <w:pPr>
              <w:pStyle w:val="Table"/>
            </w:pPr>
            <w:r w:rsidRPr="00BF7335">
              <w:t>Итого</w:t>
            </w:r>
          </w:p>
        </w:tc>
        <w:tc>
          <w:tcPr>
            <w:tcW w:w="1931" w:type="dxa"/>
          </w:tcPr>
          <w:p w:rsidR="00132FDD" w:rsidRPr="00BF7335" w:rsidRDefault="00744598" w:rsidP="00B70B6C">
            <w:pPr>
              <w:pStyle w:val="Table"/>
            </w:pPr>
            <w:r w:rsidRPr="00BF7335">
              <w:t>34</w:t>
            </w:r>
          </w:p>
        </w:tc>
        <w:tc>
          <w:tcPr>
            <w:tcW w:w="1764" w:type="dxa"/>
          </w:tcPr>
          <w:p w:rsidR="00132FDD" w:rsidRPr="00BF7335" w:rsidRDefault="00744598" w:rsidP="00B70B6C">
            <w:pPr>
              <w:pStyle w:val="Table"/>
            </w:pPr>
            <w:r w:rsidRPr="00BF7335">
              <w:t>51</w:t>
            </w:r>
          </w:p>
        </w:tc>
      </w:tr>
    </w:tbl>
    <w:p w:rsidR="00132FDD" w:rsidRPr="00893D81" w:rsidRDefault="00132FDD" w:rsidP="00893D81"/>
    <w:p w:rsidR="00744598" w:rsidRPr="00893D81" w:rsidRDefault="00744598" w:rsidP="00893D81">
      <w:r w:rsidRPr="00893D81">
        <w:t>На основании распоряжения Администрации Крапивинского района создан совет по поддержке и развитию малого предпринимательства при Главе админи</w:t>
      </w:r>
      <w:r w:rsidR="00BF7335">
        <w:t>страции в количестве 7 человек.</w:t>
      </w:r>
    </w:p>
    <w:p w:rsidR="00744598" w:rsidRPr="00893D81" w:rsidRDefault="00744598" w:rsidP="00893D81">
      <w:r w:rsidRPr="00893D81">
        <w:t>При администрации организована постоянно действующая «горячая линия» для предпринимателей с целью получения информации о проблемах малого бизнеса, в том числе о должностных злоупотреблениях при решении административными органами вопросов регулирования предпринимательской деятельности.</w:t>
      </w:r>
    </w:p>
    <w:p w:rsidR="00744598" w:rsidRPr="00893D81" w:rsidRDefault="00BF7335" w:rsidP="00893D81">
      <w:r>
        <w:t>В марте 2006</w:t>
      </w:r>
      <w:r w:rsidR="00744598" w:rsidRPr="00893D81">
        <w:t>года создан муниципальный фонд поддержки малого предпринимательства. Основной целью деятельно</w:t>
      </w:r>
      <w:r>
        <w:t xml:space="preserve">сти фонда </w:t>
      </w:r>
      <w:r w:rsidR="00744598" w:rsidRPr="00893D81">
        <w:t>является содействие развитию и поддержка малого предпринимательства путем финансирования программ,</w:t>
      </w:r>
      <w:r>
        <w:t xml:space="preserve"> проектов и мероприятий. В 2006</w:t>
      </w:r>
      <w:r w:rsidR="00744598" w:rsidRPr="00893D81">
        <w:t xml:space="preserve">году был проведен отбор проектов, прошли отбор 3 проекта. Финансирование инвестиционных проектов, прошедших отбор, </w:t>
      </w:r>
      <w:r>
        <w:t>планируется на 2007</w:t>
      </w:r>
      <w:r w:rsidR="00744598" w:rsidRPr="00893D81">
        <w:t>год.</w:t>
      </w:r>
    </w:p>
    <w:p w:rsidR="00B935C6" w:rsidRPr="00893D81" w:rsidRDefault="00B935C6" w:rsidP="00893D81">
      <w:r w:rsidRPr="00893D81">
        <w:t>Мероприятия по развитию малого бизнеса входят в среднесрочную Программу социально-экономического развития Кр</w:t>
      </w:r>
      <w:r w:rsidR="00BF7335">
        <w:t>апивинского района на 2007-2011</w:t>
      </w:r>
      <w:r w:rsidRPr="00893D81">
        <w:t>годы.</w:t>
      </w:r>
    </w:p>
    <w:p w:rsidR="00C76700" w:rsidRPr="00893D81" w:rsidRDefault="00BF7335" w:rsidP="00893D81">
      <w:r>
        <w:lastRenderedPageBreak/>
        <w:t>В 2007</w:t>
      </w:r>
      <w:r w:rsidR="008D645B" w:rsidRPr="00893D81">
        <w:t>году в Кемеровской области объявлен  приоритетный региональный национальный проект «Малый бизнес». В рамках реализации данного проекта на территории района в</w:t>
      </w:r>
      <w:r>
        <w:t xml:space="preserve"> 2007</w:t>
      </w:r>
      <w:r w:rsidR="004C7406" w:rsidRPr="00893D81">
        <w:t>году планируется</w:t>
      </w:r>
      <w:r w:rsidR="00C76700" w:rsidRPr="00893D81">
        <w:t>:</w:t>
      </w:r>
    </w:p>
    <w:p w:rsidR="00C76700" w:rsidRPr="00893D81" w:rsidRDefault="004C7406" w:rsidP="00893D81">
      <w:r w:rsidRPr="00893D81">
        <w:t xml:space="preserve">начать строительство </w:t>
      </w:r>
      <w:r w:rsidR="00BF7335">
        <w:t>торгового комплекса в центре п.</w:t>
      </w:r>
      <w:r w:rsidRPr="00893D81">
        <w:t>Крапивинский</w:t>
      </w:r>
      <w:r w:rsidR="00BD3537" w:rsidRPr="00893D81">
        <w:t>, где будет открыт</w:t>
      </w:r>
      <w:r w:rsidR="00D638F7" w:rsidRPr="00893D81">
        <w:t>о кафе б</w:t>
      </w:r>
      <w:r w:rsidR="00BF7335">
        <w:t>ыстрого питания, салон красоты,</w:t>
      </w:r>
      <w:r w:rsidR="00BB3133" w:rsidRPr="00893D81">
        <w:t xml:space="preserve"> фотосалон, </w:t>
      </w:r>
      <w:r w:rsidR="00D638F7" w:rsidRPr="00893D81">
        <w:t>торговля промышленными товарами</w:t>
      </w:r>
    </w:p>
    <w:p w:rsidR="00C76700" w:rsidRPr="00893D81" w:rsidRDefault="00D638F7" w:rsidP="00893D81">
      <w:r w:rsidRPr="00893D81">
        <w:t xml:space="preserve">строительство </w:t>
      </w:r>
      <w:r w:rsidR="00C76700" w:rsidRPr="00893D81">
        <w:t>продовольственного супермаркета</w:t>
      </w:r>
    </w:p>
    <w:p w:rsidR="00C76700" w:rsidRPr="00893D81" w:rsidRDefault="00D638F7" w:rsidP="00893D81">
      <w:r w:rsidRPr="00893D81">
        <w:t>продолж</w:t>
      </w:r>
      <w:r w:rsidR="00C76700" w:rsidRPr="00893D81">
        <w:t>ение</w:t>
      </w:r>
      <w:r w:rsidRPr="00893D81">
        <w:t xml:space="preserve"> начато</w:t>
      </w:r>
      <w:r w:rsidR="00C76700" w:rsidRPr="00893D81">
        <w:t>го</w:t>
      </w:r>
      <w:r w:rsidRPr="00893D81">
        <w:t xml:space="preserve"> строительств</w:t>
      </w:r>
      <w:r w:rsidR="00C76700" w:rsidRPr="00893D81">
        <w:t>а</w:t>
      </w:r>
      <w:r w:rsidR="00BF7335">
        <w:t xml:space="preserve"> и реконструкция магазинов</w:t>
      </w:r>
    </w:p>
    <w:p w:rsidR="00C76700" w:rsidRPr="00893D81" w:rsidRDefault="00D638F7" w:rsidP="00893D81">
      <w:r w:rsidRPr="00893D81">
        <w:t>замена вывесок</w:t>
      </w:r>
      <w:r w:rsidR="00C76700" w:rsidRPr="00893D81">
        <w:t xml:space="preserve"> и ремонт фасадов</w:t>
      </w:r>
    </w:p>
    <w:p w:rsidR="006F3C9B" w:rsidRPr="00893D81" w:rsidRDefault="00C76700" w:rsidP="00893D81">
      <w:r w:rsidRPr="00893D81">
        <w:t>в</w:t>
      </w:r>
      <w:r w:rsidR="00D638F7" w:rsidRPr="00893D81">
        <w:t xml:space="preserve"> здании торгового це</w:t>
      </w:r>
      <w:r w:rsidR="00BF7335">
        <w:t xml:space="preserve">нтра «Рассвет» п.Зеленогорский </w:t>
      </w:r>
      <w:r w:rsidR="00D638F7" w:rsidRPr="00893D81">
        <w:t>будет проводиться капитальный ремонт.</w:t>
      </w:r>
    </w:p>
    <w:p w:rsidR="006F3C9B" w:rsidRPr="00893D81" w:rsidRDefault="00C76700" w:rsidP="00893D81">
      <w:r w:rsidRPr="00893D81">
        <w:t>в</w:t>
      </w:r>
      <w:r w:rsidR="00AA2074" w:rsidRPr="00893D81">
        <w:t xml:space="preserve"> с.Бар</w:t>
      </w:r>
      <w:r w:rsidR="00BF7335">
        <w:t>ачаты</w:t>
      </w:r>
      <w:r w:rsidR="00AA2074" w:rsidRPr="00893D81">
        <w:t xml:space="preserve"> планируется реконструкция помещения под </w:t>
      </w:r>
      <w:r w:rsidRPr="00893D81">
        <w:t>детское кафе</w:t>
      </w:r>
    </w:p>
    <w:p w:rsidR="00C76700" w:rsidRPr="00893D81" w:rsidRDefault="00C76700" w:rsidP="00893D81">
      <w:r w:rsidRPr="00893D81">
        <w:t>н</w:t>
      </w:r>
      <w:r w:rsidR="00D638F7" w:rsidRPr="00893D81">
        <w:t>ачнется строительство ИП Ельцовой Т.С.</w:t>
      </w:r>
      <w:r w:rsidR="00AA2074" w:rsidRPr="00893D81">
        <w:t xml:space="preserve"> помещения для </w:t>
      </w:r>
      <w:r w:rsidRPr="00893D81">
        <w:t xml:space="preserve"> изготовления полуфабрикатов</w:t>
      </w:r>
    </w:p>
    <w:p w:rsidR="006F3C9B" w:rsidRPr="00893D81" w:rsidRDefault="00D638F7" w:rsidP="00893D81">
      <w:r w:rsidRPr="00893D81">
        <w:t>ИП Ворожцовой Л.Г. в</w:t>
      </w:r>
      <w:r w:rsidR="00C76700" w:rsidRPr="00893D81">
        <w:t xml:space="preserve"> с.Шевели будет открыта пекарня</w:t>
      </w:r>
    </w:p>
    <w:p w:rsidR="00C76700" w:rsidRPr="00893D81" w:rsidRDefault="00C76700" w:rsidP="00893D81">
      <w:r w:rsidRPr="00893D81">
        <w:t>в</w:t>
      </w:r>
      <w:r w:rsidR="00D638F7" w:rsidRPr="00893D81">
        <w:t xml:space="preserve"> п.Крапивинский ИП Черепанов</w:t>
      </w:r>
      <w:r w:rsidR="00BF7335">
        <w:t>ым М.К. будет открыта пилорама.</w:t>
      </w:r>
    </w:p>
    <w:p w:rsidR="006F3C9B" w:rsidRPr="00893D81" w:rsidRDefault="00C76700" w:rsidP="00893D81">
      <w:r w:rsidRPr="00893D81">
        <w:t>модернизация с</w:t>
      </w:r>
      <w:r w:rsidR="00D638F7" w:rsidRPr="00893D81">
        <w:t>уществующи</w:t>
      </w:r>
      <w:r w:rsidRPr="00893D81">
        <w:t>х</w:t>
      </w:r>
      <w:r w:rsidR="00D638F7" w:rsidRPr="00893D81">
        <w:t xml:space="preserve"> цех</w:t>
      </w:r>
      <w:r w:rsidRPr="00893D81">
        <w:t>ов</w:t>
      </w:r>
      <w:r w:rsidR="00D638F7" w:rsidRPr="00893D81">
        <w:t xml:space="preserve"> деревообработки (Вальвач В.Г., Задорин С.В., ООО «Лесоруб»</w:t>
      </w:r>
      <w:r w:rsidR="008E023A" w:rsidRPr="00893D81">
        <w:t>)</w:t>
      </w:r>
    </w:p>
    <w:p w:rsidR="006F3C9B" w:rsidRPr="00893D81" w:rsidRDefault="00C76700" w:rsidP="00893D81">
      <w:r w:rsidRPr="00893D81">
        <w:t>в</w:t>
      </w:r>
      <w:r w:rsidR="007E717C" w:rsidRPr="00893D81">
        <w:t xml:space="preserve"> сфере бытового обслуживания населения </w:t>
      </w:r>
      <w:r w:rsidR="006F3C9B" w:rsidRPr="00893D81">
        <w:t xml:space="preserve">в п.Крапивинский будет </w:t>
      </w:r>
      <w:r w:rsidR="00BF7335">
        <w:t xml:space="preserve">открыт швейный цех </w:t>
      </w:r>
      <w:r w:rsidR="007E717C" w:rsidRPr="00893D81">
        <w:t>по ремонту и пошиву верхней и легкой одежды</w:t>
      </w:r>
      <w:r w:rsidR="006F3C9B" w:rsidRPr="00893D81">
        <w:t xml:space="preserve">, </w:t>
      </w:r>
      <w:r w:rsidRPr="00893D81">
        <w:t>швейное ателье и парикмахерская</w:t>
      </w:r>
    </w:p>
    <w:p w:rsidR="005270B7" w:rsidRPr="00893D81" w:rsidRDefault="00C76700" w:rsidP="00893D81">
      <w:r w:rsidRPr="00893D81">
        <w:t>с</w:t>
      </w:r>
      <w:r w:rsidR="006F3C9B" w:rsidRPr="00893D81">
        <w:t xml:space="preserve"> целью организации активного о</w:t>
      </w:r>
      <w:r w:rsidR="00BF7335">
        <w:t>тдыха в зимний период построена</w:t>
      </w:r>
      <w:r w:rsidR="006F3C9B" w:rsidRPr="00893D81">
        <w:t xml:space="preserve"> горнолыжныя трасса, расположенная в непосредственной близости от п.Зеленогорский. Возникает необходимость развития инфраструктуры отдыха (строительство кафе, строительство автостоянки с устройством ограждения по периметру, строите</w:t>
      </w:r>
      <w:r w:rsidR="00BF7335">
        <w:t>льство гостиничного комплекса).</w:t>
      </w:r>
    </w:p>
    <w:p w:rsidR="005270B7" w:rsidRPr="00893D81" w:rsidRDefault="005270B7" w:rsidP="00893D81"/>
    <w:p w:rsidR="009D3028" w:rsidRPr="00893D81" w:rsidRDefault="005270B7" w:rsidP="00893D81">
      <w:r w:rsidRPr="00893D81">
        <w:t>Р</w:t>
      </w:r>
      <w:r w:rsidR="006F3C9B" w:rsidRPr="00893D81">
        <w:t>азвитие инфраструктуры позволит создать новые рабочие места для местного населения в количестве 20 человек.</w:t>
      </w:r>
    </w:p>
    <w:p w:rsidR="006F3C9B" w:rsidRPr="00893D81" w:rsidRDefault="00C76700" w:rsidP="00893D81">
      <w:r w:rsidRPr="00893D81">
        <w:t>в</w:t>
      </w:r>
      <w:r w:rsidR="006F3C9B" w:rsidRPr="00893D81">
        <w:t xml:space="preserve"> районе «Гидроузла» на берегах реки Томь, для организации активного отдыха в летний период, развития инфраструктуры туризма в Крапивинском районе планируется создание «Зоны отдыха». </w:t>
      </w:r>
      <w:r w:rsidR="00DD6312" w:rsidRPr="00893D81">
        <w:t>Планируется объявить</w:t>
      </w:r>
      <w:r w:rsidR="006F3C9B" w:rsidRPr="00893D81">
        <w:t xml:space="preserve"> конкурс на лучший проект «Зона отдыха», что позволит рассмотреть оптимальный вариант строительства в соответствии с требованиями населения. Введение в эксплуатацию данного проекта позволит обустроить прибрежную зону, увеличить налоговые поступл</w:t>
      </w:r>
      <w:r w:rsidR="00BF7335">
        <w:t xml:space="preserve">ения в местный бюджет, создать </w:t>
      </w:r>
      <w:r w:rsidR="006F3C9B" w:rsidRPr="00893D81">
        <w:t>новые рабочие места, в том числе среди молодежи, в количестве 20 человек.</w:t>
      </w:r>
    </w:p>
    <w:p w:rsidR="00380756" w:rsidRPr="00893D81" w:rsidRDefault="00380756" w:rsidP="00893D81"/>
    <w:p w:rsidR="00380756" w:rsidRPr="00893D81" w:rsidRDefault="00380756" w:rsidP="00893D81">
      <w:r w:rsidRPr="00893D81">
        <w:t>Всего на все мероприятия в сфер</w:t>
      </w:r>
      <w:r w:rsidR="00BF7335">
        <w:t>е малого бизнеса в 2007году</w:t>
      </w:r>
      <w:r w:rsidRPr="00893D81">
        <w:t xml:space="preserve"> планируется  затрати</w:t>
      </w:r>
      <w:r w:rsidR="00BF7335">
        <w:t>ть 88,2 млн. руб., из них 87,15млн.руб.–</w:t>
      </w:r>
      <w:r w:rsidRPr="00893D81">
        <w:t>собственные средства предприят</w:t>
      </w:r>
      <w:r w:rsidR="00BF7335">
        <w:t>ий и привлеченные средства, 1,0млн.руб.-</w:t>
      </w:r>
      <w:r w:rsidRPr="00893D81">
        <w:t>средства местного бюджета. Это будет способствовать увеличению товарооборота, повышению налогооблагаемой базы, улучшению культуры обслуживан</w:t>
      </w:r>
      <w:r w:rsidR="004F5BA9">
        <w:t>ия, созданию 71 рабочего места.</w:t>
      </w:r>
    </w:p>
    <w:p w:rsidR="004F5BA9" w:rsidRDefault="004F5BA9" w:rsidP="00893D81">
      <w:bookmarkStart w:id="1" w:name="RANGE!A2"/>
    </w:p>
    <w:p w:rsidR="009365C8" w:rsidRDefault="009365C8" w:rsidP="004F5BA9">
      <w:pPr>
        <w:pStyle w:val="2"/>
      </w:pPr>
      <w:r w:rsidRPr="00893D81">
        <w:t>Среднесрочный план развития сферы малого предпринимательства Крапивинского района</w:t>
      </w:r>
      <w:r w:rsidR="004F5BA9">
        <w:t xml:space="preserve"> на 2007-2011</w:t>
      </w:r>
      <w:r w:rsidRPr="00893D81">
        <w:t>годы</w:t>
      </w:r>
      <w:bookmarkEnd w:id="1"/>
    </w:p>
    <w:p w:rsidR="004F5BA9" w:rsidRPr="00893D81" w:rsidRDefault="004F5BA9" w:rsidP="004F5BA9">
      <w:pPr>
        <w:pStyle w:val="2"/>
      </w:pPr>
    </w:p>
    <w:tbl>
      <w:tblPr>
        <w:tblW w:w="10368" w:type="dxa"/>
        <w:tblLayout w:type="fixed"/>
        <w:tblLook w:val="0000" w:firstRow="0" w:lastRow="0" w:firstColumn="0" w:lastColumn="0" w:noHBand="0" w:noVBand="0"/>
      </w:tblPr>
      <w:tblGrid>
        <w:gridCol w:w="3168"/>
        <w:gridCol w:w="900"/>
        <w:gridCol w:w="900"/>
        <w:gridCol w:w="900"/>
        <w:gridCol w:w="900"/>
        <w:gridCol w:w="900"/>
        <w:gridCol w:w="1080"/>
        <w:gridCol w:w="1620"/>
      </w:tblGrid>
      <w:tr w:rsidR="009365C8" w:rsidRPr="004F5BA9" w:rsidTr="004F5BA9">
        <w:trPr>
          <w:trHeight w:val="285"/>
          <w:tblHeader/>
        </w:trPr>
        <w:tc>
          <w:tcPr>
            <w:tcW w:w="31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65C8" w:rsidRPr="004F5BA9" w:rsidRDefault="009365C8" w:rsidP="004F5BA9">
            <w:pPr>
              <w:pStyle w:val="Table0"/>
              <w:rPr>
                <w:b w:val="0"/>
              </w:rPr>
            </w:pPr>
            <w:r w:rsidRPr="004F5BA9">
              <w:rPr>
                <w:b w:val="0"/>
              </w:rPr>
              <w:t xml:space="preserve">Наименование </w:t>
            </w:r>
            <w:r w:rsidRPr="004F5BA9">
              <w:rPr>
                <w:b w:val="0"/>
              </w:rPr>
              <w:lastRenderedPageBreak/>
              <w:t>мероприятий</w:t>
            </w:r>
          </w:p>
        </w:tc>
        <w:tc>
          <w:tcPr>
            <w:tcW w:w="45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0"/>
              <w:rPr>
                <w:b w:val="0"/>
              </w:rPr>
            </w:pPr>
            <w:r w:rsidRPr="004F5BA9">
              <w:rPr>
                <w:b w:val="0"/>
              </w:rPr>
              <w:lastRenderedPageBreak/>
              <w:t>финансирование по годам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0"/>
              <w:rPr>
                <w:b w:val="0"/>
              </w:rPr>
            </w:pPr>
            <w:r w:rsidRPr="004F5BA9">
              <w:rPr>
                <w:b w:val="0"/>
              </w:rPr>
              <w:t>Объ</w:t>
            </w:r>
            <w:r w:rsidR="004F5BA9">
              <w:rPr>
                <w:b w:val="0"/>
              </w:rPr>
              <w:t xml:space="preserve">ем </w:t>
            </w:r>
            <w:r w:rsidR="004F5BA9">
              <w:rPr>
                <w:b w:val="0"/>
              </w:rPr>
              <w:lastRenderedPageBreak/>
              <w:t xml:space="preserve">финансирования–всего, млн. </w:t>
            </w:r>
            <w:r w:rsidRPr="004F5BA9">
              <w:rPr>
                <w:b w:val="0"/>
              </w:rPr>
              <w:t>рублей</w:t>
            </w:r>
          </w:p>
        </w:tc>
        <w:tc>
          <w:tcPr>
            <w:tcW w:w="1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65C8" w:rsidRPr="004F5BA9" w:rsidRDefault="009365C8" w:rsidP="004F5BA9">
            <w:pPr>
              <w:pStyle w:val="Table0"/>
              <w:rPr>
                <w:b w:val="0"/>
              </w:rPr>
            </w:pPr>
            <w:r w:rsidRPr="004F5BA9">
              <w:rPr>
                <w:b w:val="0"/>
              </w:rPr>
              <w:lastRenderedPageBreak/>
              <w:t>Социально-</w:t>
            </w:r>
            <w:r w:rsidRPr="004F5BA9">
              <w:rPr>
                <w:b w:val="0"/>
              </w:rPr>
              <w:lastRenderedPageBreak/>
              <w:t>экономический эффект</w:t>
            </w:r>
          </w:p>
        </w:tc>
      </w:tr>
      <w:tr w:rsidR="004F5BA9" w:rsidRPr="004F5BA9" w:rsidTr="004F5BA9">
        <w:trPr>
          <w:trHeight w:val="641"/>
          <w:tblHeader/>
        </w:trPr>
        <w:tc>
          <w:tcPr>
            <w:tcW w:w="31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65C8" w:rsidRPr="004F5BA9" w:rsidRDefault="009365C8" w:rsidP="004F5BA9">
            <w:pPr>
              <w:pStyle w:val="Table0"/>
              <w:rPr>
                <w:b w:val="0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65C8" w:rsidRPr="004F5BA9" w:rsidRDefault="009365C8" w:rsidP="004F5BA9">
            <w:pPr>
              <w:pStyle w:val="Table0"/>
              <w:rPr>
                <w:b w:val="0"/>
              </w:rPr>
            </w:pPr>
            <w:r w:rsidRPr="004F5BA9">
              <w:rPr>
                <w:b w:val="0"/>
              </w:rPr>
              <w:t>2007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65C8" w:rsidRPr="004F5BA9" w:rsidRDefault="009365C8" w:rsidP="004F5BA9">
            <w:pPr>
              <w:pStyle w:val="Table0"/>
              <w:rPr>
                <w:b w:val="0"/>
              </w:rPr>
            </w:pPr>
            <w:r w:rsidRPr="004F5BA9">
              <w:rPr>
                <w:b w:val="0"/>
              </w:rPr>
              <w:t>2008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65C8" w:rsidRPr="004F5BA9" w:rsidRDefault="009365C8" w:rsidP="004F5BA9">
            <w:pPr>
              <w:pStyle w:val="Table"/>
            </w:pPr>
            <w:r w:rsidRPr="004F5BA9">
              <w:t>2009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65C8" w:rsidRPr="004F5BA9" w:rsidRDefault="009365C8" w:rsidP="004F5BA9">
            <w:pPr>
              <w:pStyle w:val="Table"/>
            </w:pPr>
            <w:r w:rsidRPr="004F5BA9">
              <w:t>2010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65C8" w:rsidRPr="004F5BA9" w:rsidRDefault="009365C8" w:rsidP="004F5BA9">
            <w:pPr>
              <w:pStyle w:val="Table"/>
            </w:pPr>
            <w:r w:rsidRPr="004F5BA9">
              <w:t>2011</w:t>
            </w:r>
          </w:p>
        </w:tc>
        <w:tc>
          <w:tcPr>
            <w:tcW w:w="1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36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ВСЕГО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88,2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40,7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17,8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14,1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13,8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174,6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4,65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78,35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37,6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14,9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11,2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10,9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152,95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привлеченные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17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87,15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39,8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16,9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13,2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12,9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E47CFF" w:rsidP="004F5BA9">
            <w:pPr>
              <w:pStyle w:val="Table"/>
            </w:pPr>
            <w:r>
              <w:t xml:space="preserve">  </w:t>
            </w:r>
            <w:r w:rsidR="009365C8" w:rsidRPr="004F5BA9">
              <w:t>169,95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36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Сельское хозяйство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15,65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7,2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43,85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6,85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26,85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привлеченные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17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и дальнейшее развитие кооператива по заготовке мяса (с.Перехляй)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4 рабочих мест, увеличение налоговых платежей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федеральный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областной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привлеченные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102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Приобретение техники сельскохозяйственным производственным сенозаготовительным кооперативом "Костер" (с.Перехляй)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4 рабочих мест, увеличение налоговых платежей, обеспечение населения услугами по заготовке сена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федеральный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областной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привлеченные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Развитие мясного животноводства ИП Даниленко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12,9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32,9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Увеличение поголовья КРС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федеральный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областной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6,3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26,3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привлеченные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6,6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6,6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Потребительский молочный сельскохозяйственный кооператив"Млеко"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Приобретение молоковоза, оборудования для проведения анализа молока, создание 3 рабочих мест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федеральный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областной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привлеченные средства (кредиты банка)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36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Промышленность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49,4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19,4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80,3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49,4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19,4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80,3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3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Разработка песчаных карьеров (Березовопесчаное месторождение)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7,5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7,5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привлеченные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31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ЗАО "Барачатский"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21,5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45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Строительство цеха по переработке рапса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нового производства, создание 28 равбочих мест, рост налоговых поступлений.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40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 xml:space="preserve">Реконструкция помещения под цех полуфабрикатов 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Открытие и дальнейшая модернизация пекарни в с.Шевели (ИП Ворожцова Л.Г.)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 xml:space="preserve">Открытие пекарни, приобретение </w:t>
            </w:r>
            <w:r w:rsidRPr="004F5BA9">
              <w:lastRenderedPageBreak/>
              <w:t>оборудования. Создание 2 новых рабочих мест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76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Строительство и открытие цеха по производству полуфабрикатов (ИП Ельцова Т.С.)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 xml:space="preserve">Создание 8 новых рабочих мест, увеличение налоговых платежей 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ООО "Березовоярские минеральные воды"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Снабжение жителей Кузбасса экологически чистой водой. Создание 49 рабочих мест. Созд</w:t>
            </w:r>
            <w:r w:rsidR="00A86431">
              <w:t>ание производства мощность 11,4млн.</w:t>
            </w:r>
            <w:r w:rsidRPr="004F5BA9">
              <w:t>л воды в год.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Устройство скважины, строительство завода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76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Приобретение оборудования по розливу минеральной воды Березовоярского месторождения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  <w:r w:rsidRPr="004F5BA9">
              <w:t>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Строительство и открытие пилорамы(Черепанов М.К.)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новых 2 рабочих мест, дополнительные доходы в бюджет.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Модернизация цеха деревообработки (Вальвач В.Г.)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A86431" w:rsidP="004F5BA9">
            <w:pPr>
              <w:pStyle w:val="Table"/>
            </w:pPr>
            <w:r>
              <w:t>Создание</w:t>
            </w:r>
            <w:r w:rsidR="009365C8" w:rsidRPr="004F5BA9">
              <w:t>2 дополнительных рабочих мест, увеличение налоговых платежей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Модернизация цеха деревообработки (ООО "Лесоруб")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4,8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Приобретение деревообрабатывающих станков, обновление оборудования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4,8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Модернизация цеха деревообработки (ИП Задорин С.В.)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Приобретение деревообрабатывающих станков, обновление оборудования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A86431" w:rsidP="004F5BA9">
            <w:pPr>
              <w:pStyle w:val="Table"/>
            </w:pPr>
            <w:r>
              <w:t>Открытие</w:t>
            </w:r>
            <w:r w:rsidR="009365C8" w:rsidRPr="004F5BA9">
              <w:t xml:space="preserve"> цеха деревообработки п.Крапивинский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5 рабочих мест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Открытие швейного ателье п.Крапивинский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дополнительных 2 рабочих мест, увеличение налоговых платежей расширение видов оказываемых услуг.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Открытие швейного цеха в п.Крапивинский (НестеренкоТ.)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72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Розничная торговля, общественное питание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22,05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37,35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37,3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Ремонт рынка п.Зеленогорский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условий для торговли сельхозпродукцией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0,05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76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Строительство рынка для сельхозтоваропроизводителей п.Крапивинский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условий для торговли сельхозпродукцией</w:t>
            </w: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76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A86431" w:rsidP="004F5BA9">
            <w:pPr>
              <w:pStyle w:val="Table"/>
            </w:pPr>
            <w:r>
              <w:t>Строительство магазинов в п.</w:t>
            </w:r>
            <w:r w:rsidR="009365C8" w:rsidRPr="004F5BA9">
              <w:t xml:space="preserve">Крапивинский (и/п Переводчиков, Лобачева </w:t>
            </w:r>
            <w:r w:rsidR="00614F6D">
              <w:t>Е.И., Хамзатханов С., Малышенко</w:t>
            </w:r>
            <w:r w:rsidR="009365C8" w:rsidRPr="004F5BA9">
              <w:t>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21 рабочих мест, повышение налогооблагаемой базы, улучшение культуры обслуживания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Строительство торгового комплекса п.Крапивинский (Жуликов О.В.,Дадыкин В.Ю.)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13 рабочих мест, повышение налогооблагаемой базы, улучшение культуры обслуживания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 xml:space="preserve">Строительство торгового комплекса </w:t>
            </w:r>
            <w:r w:rsidRPr="004F5BA9">
              <w:lastRenderedPageBreak/>
              <w:t>п.Крапивинский (ООО "Капиталинвест")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дополнител</w:t>
            </w:r>
            <w:r w:rsidRPr="004F5BA9">
              <w:lastRenderedPageBreak/>
              <w:t xml:space="preserve">ьных 14 рабочих мест, повышение налогооблагаемой базы, </w:t>
            </w:r>
            <w:r w:rsidR="00A86431">
              <w:t>улучшение культуры обслуживания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Строительство магазинов с. Шевели (Рыжих Е.П.)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дополнительных 4 рабочих мест, повышение налогооблагаемой базы, улучшение кул</w:t>
            </w:r>
            <w:r w:rsidR="00A86431">
              <w:t>ьтуры обслуживания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Открытие магазина с. Тараданово (и/п Журавлёва)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дополнительных 5 рабочих мест, повышение налогооблагаемой базы, улучшение культуры обслуживания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78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Реконструкция существующих павильонов п.Крапивинский (и/п Сухова Р.Я., Дашин Е.А,  Малютина Г.Н.)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 xml:space="preserve">Рост налоговых поступлений, увеличение торговых площадей, улучшение </w:t>
            </w:r>
            <w:r w:rsidRPr="004F5BA9">
              <w:lastRenderedPageBreak/>
              <w:t xml:space="preserve">качества обслуживания населения 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Реконструкция помещения</w:t>
            </w:r>
            <w:r w:rsidR="00A86431">
              <w:t xml:space="preserve"> с.Зеленовка (Хабибулина Т.А. 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 xml:space="preserve">Рост налоговых поступлений, увеличение торговых площадей, улучшение качества обслуживания населения 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Реконструкция помещения под Детское кафе с.Барачаты (Штарк К. А.)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Рост налоговых поступлений, увеличение торговых площадей, улучшение качества обслуживания населения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 xml:space="preserve">Реконструкция фасадов и замена вывесок 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Реконструкция ТЦ «Рассвет» п.Зеленогорский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дополнительных рабочих мест, увеличение налоговых платежей, улучшение культуры обслуживан</w:t>
            </w:r>
            <w:r w:rsidRPr="004F5BA9">
              <w:lastRenderedPageBreak/>
              <w:t>ия населения.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A86431" w:rsidP="004F5BA9">
            <w:pPr>
              <w:pStyle w:val="Table"/>
            </w:pPr>
            <w:r>
              <w:lastRenderedPageBreak/>
              <w:t>-</w:t>
            </w:r>
            <w:r w:rsidR="009365C8" w:rsidRPr="004F5BA9">
              <w:t>внутренний капитальный ремонт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A86431" w:rsidP="004F5BA9">
            <w:pPr>
              <w:pStyle w:val="Table"/>
            </w:pPr>
            <w:r>
              <w:t>-</w:t>
            </w:r>
            <w:r w:rsidR="009365C8" w:rsidRPr="004F5BA9">
              <w:t>закуп современного торгового оборудования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1,9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A86431" w:rsidP="004F5BA9">
            <w:pPr>
              <w:pStyle w:val="Table"/>
            </w:pPr>
            <w:r>
              <w:t>-</w:t>
            </w:r>
            <w:r w:rsidR="009365C8" w:rsidRPr="004F5BA9">
              <w:t>ремонт пожарно-охранной сигнализации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A86431" w:rsidP="004F5BA9">
            <w:pPr>
              <w:pStyle w:val="Table"/>
            </w:pPr>
            <w:r>
              <w:t>-</w:t>
            </w:r>
            <w:r w:rsidR="009365C8" w:rsidRPr="004F5BA9">
              <w:t>ремонт отопительной системы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36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Бытовое обслуживание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67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A86431" w:rsidP="004F5BA9">
            <w:pPr>
              <w:pStyle w:val="Table"/>
            </w:pPr>
            <w:r>
              <w:t>Открытие парикмахерских п.</w:t>
            </w:r>
            <w:r w:rsidR="009365C8" w:rsidRPr="004F5BA9">
              <w:t>Крапивинский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Создание дополнительных 2 рабочих мест, увеличение налоговых платежей расширение видов оказываемых услуг.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36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Спорт, туризм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Развитие инфраструктуры горнолыжной трассы в п.Зеленогорский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Позволит организовать активный отдых населения в зимний период. Создание 20 рабочих мест.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450"/>
        </w:trPr>
        <w:tc>
          <w:tcPr>
            <w:tcW w:w="3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Организация зоны отдыха на р.Томь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Позволит организовать активный отдых населения.</w:t>
            </w:r>
            <w:r w:rsidRPr="004F5BA9">
              <w:lastRenderedPageBreak/>
              <w:t>Создание 20 рабочих мест.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lastRenderedPageBreak/>
              <w:t>собственные средства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65C8" w:rsidRPr="004F5BA9" w:rsidRDefault="009365C8" w:rsidP="004F5BA9">
            <w:pPr>
              <w:pStyle w:val="Table"/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36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Поддержка предпринимательства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4,6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5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4,6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765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Осуществление финансовой поддержки субъектов малого предпринимательства на конкурсной основе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4,1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Поддержка малого предпринимательства путем финансирования проектов и мероприятий.</w:t>
            </w: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4,1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51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A86431" w:rsidP="004F5BA9">
            <w:pPr>
              <w:pStyle w:val="Table"/>
            </w:pPr>
            <w:r>
              <w:t>Работа фонда поддержки малого предпринимательства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  <w:tr w:rsidR="004F5BA9" w:rsidRPr="004F5BA9" w:rsidTr="004F5BA9">
        <w:trPr>
          <w:trHeight w:val="240"/>
        </w:trPr>
        <w:tc>
          <w:tcPr>
            <w:tcW w:w="3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местный бюджет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365C8" w:rsidRPr="004F5BA9" w:rsidRDefault="009365C8" w:rsidP="004F5BA9">
            <w:pPr>
              <w:pStyle w:val="Table"/>
            </w:pPr>
            <w:r w:rsidRPr="004F5BA9">
              <w:t>0,5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365C8" w:rsidRPr="004F5BA9" w:rsidRDefault="009365C8" w:rsidP="004F5BA9">
            <w:pPr>
              <w:pStyle w:val="Table"/>
            </w:pPr>
          </w:p>
        </w:tc>
      </w:tr>
    </w:tbl>
    <w:p w:rsidR="00A86431" w:rsidRDefault="00A86431" w:rsidP="00893D81"/>
    <w:p w:rsidR="006A3C72" w:rsidRPr="00893D81" w:rsidRDefault="006A3C72" w:rsidP="00893D81">
      <w:r w:rsidRPr="00893D81">
        <w:t>Оценка эффективности реализации программы</w:t>
      </w:r>
    </w:p>
    <w:p w:rsidR="006A3C72" w:rsidRPr="00893D81" w:rsidRDefault="006A3C72" w:rsidP="00893D81"/>
    <w:p w:rsidR="006A3C72" w:rsidRPr="00893D81" w:rsidRDefault="006A3C72" w:rsidP="00893D81">
      <w:r w:rsidRPr="00893D81">
        <w:t>Реализация программных мероприятий позволит создать основу для эффективного роста экономики и улучшения качества жизни населения района.</w:t>
      </w:r>
    </w:p>
    <w:p w:rsidR="006A3C72" w:rsidRPr="00893D81" w:rsidRDefault="006A3C72" w:rsidP="00893D81">
      <w:r w:rsidRPr="00893D81">
        <w:t>Ростом активности в сфере малого предпринимательства:</w:t>
      </w:r>
    </w:p>
    <w:p w:rsidR="006A3C72" w:rsidRPr="00893D81" w:rsidRDefault="006A3C72" w:rsidP="00893D81">
      <w:r w:rsidRPr="00893D81">
        <w:t>будут созданы условия для развития предпринимательской инициативы жителей Крапивинского района, а именно, будет осуществляться финансовая и имущественная поддержка малого бизнеса</w:t>
      </w:r>
    </w:p>
    <w:p w:rsidR="006A3C72" w:rsidRPr="00893D81" w:rsidRDefault="006A3C72" w:rsidP="00893D81">
      <w:r w:rsidRPr="00893D81">
        <w:t>будет начата работа по формированию предпринимательской инициативы и деловой активности у молодежи района</w:t>
      </w:r>
    </w:p>
    <w:p w:rsidR="006A3C72" w:rsidRPr="00893D81" w:rsidRDefault="006A3C72" w:rsidP="00893D81">
      <w:r w:rsidRPr="00893D81">
        <w:t xml:space="preserve">число лиц, занятых в сфере малого предпринимательства с учетом предпринимателей, работающих без образования юридического лица, увеличится и составит </w:t>
      </w:r>
      <w:r w:rsidR="00830108" w:rsidRPr="00893D81">
        <w:t>15</w:t>
      </w:r>
      <w:r w:rsidRPr="00893D81">
        <w:t>% от общего числа занятых в экономике</w:t>
      </w:r>
    </w:p>
    <w:p w:rsidR="006A3C72" w:rsidRPr="00893D81" w:rsidRDefault="006A3C72" w:rsidP="00893D81">
      <w:r w:rsidRPr="00893D81">
        <w:t>расширится сфера деятельности малого предпринимательства. При сох</w:t>
      </w:r>
      <w:r w:rsidR="00A86431">
        <w:t>ранении основного направления–</w:t>
      </w:r>
      <w:r w:rsidRPr="00893D81">
        <w:t>торговли, в сферу предпринимательских интересов попа</w:t>
      </w:r>
      <w:r w:rsidR="00A86431">
        <w:t>дет и материальное производство</w:t>
      </w:r>
      <w:r w:rsidRPr="00893D81">
        <w:t xml:space="preserve">–организация </w:t>
      </w:r>
      <w:r w:rsidR="00830108" w:rsidRPr="00893D81">
        <w:t>цеха по производству полуфабрикатов, развитие деревообработки</w:t>
      </w:r>
    </w:p>
    <w:p w:rsidR="006A3C72" w:rsidRPr="00893D81" w:rsidRDefault="006A3C72" w:rsidP="00893D81">
      <w:r w:rsidRPr="00893D81">
        <w:t>рост объемов производства на предприятиях реального сектора экономики и в сфере услуг положительно скажется на доходах местного бюджета. Увеличится доля собственных доходов в муниципальном бюджете</w:t>
      </w:r>
    </w:p>
    <w:p w:rsidR="006A3C72" w:rsidRPr="00893D81" w:rsidRDefault="006A3C72" w:rsidP="00893D81">
      <w:r w:rsidRPr="00893D81">
        <w:t>повысится качество жизни населения</w:t>
      </w:r>
    </w:p>
    <w:p w:rsidR="006A3C72" w:rsidRPr="00893D81" w:rsidRDefault="006A3C72" w:rsidP="00893D81">
      <w:r w:rsidRPr="00893D81">
        <w:t xml:space="preserve">уровень безработицы сократится до </w:t>
      </w:r>
      <w:r w:rsidR="00E64C3D" w:rsidRPr="00893D81">
        <w:rPr>
          <w:highlight w:val="yellow"/>
        </w:rPr>
        <w:t>3</w:t>
      </w:r>
      <w:r w:rsidRPr="00893D81">
        <w:rPr>
          <w:highlight w:val="yellow"/>
        </w:rPr>
        <w:t>%</w:t>
      </w:r>
    </w:p>
    <w:p w:rsidR="006A3C72" w:rsidRPr="00893D81" w:rsidRDefault="00A86431" w:rsidP="00893D81">
      <w:r>
        <w:lastRenderedPageBreak/>
        <w:t>к 201</w:t>
      </w:r>
      <w:r w:rsidR="00E82CA1" w:rsidRPr="00893D81">
        <w:t xml:space="preserve"> году будет</w:t>
      </w:r>
      <w:r w:rsidR="0048369C" w:rsidRPr="00893D81">
        <w:t xml:space="preserve"> создано </w:t>
      </w:r>
      <w:r w:rsidR="00DD6554" w:rsidRPr="00893D81">
        <w:t>1</w:t>
      </w:r>
      <w:r w:rsidR="00E44182" w:rsidRPr="00893D81">
        <w:t>57</w:t>
      </w:r>
      <w:r w:rsidR="006A3C72" w:rsidRPr="00893D81">
        <w:t xml:space="preserve"> новых рабочих мест</w:t>
      </w:r>
    </w:p>
    <w:p w:rsidR="006A3C72" w:rsidRPr="00893D81" w:rsidRDefault="006A3C72" w:rsidP="00893D81"/>
    <w:p w:rsidR="006A3C72" w:rsidRPr="00893D81" w:rsidRDefault="006A3C72" w:rsidP="00893D81">
      <w:r w:rsidRPr="00893D81">
        <w:t>Объ</w:t>
      </w:r>
      <w:r w:rsidR="009A12C1" w:rsidRPr="00893D81">
        <w:t>ем финансирования программы 2007-20011</w:t>
      </w:r>
      <w:r w:rsidR="0085144C" w:rsidRPr="00893D81">
        <w:t xml:space="preserve">гг. планируется в сумме </w:t>
      </w:r>
      <w:r w:rsidR="00E44182" w:rsidRPr="00893D81">
        <w:t>174,6</w:t>
      </w:r>
      <w:r w:rsidRPr="00893D81">
        <w:t>млн.руб., в том числе за счет собственных ср</w:t>
      </w:r>
      <w:r w:rsidR="0085144C" w:rsidRPr="00893D81">
        <w:t>едств предпринимателей</w:t>
      </w:r>
      <w:r w:rsidR="00E44182" w:rsidRPr="00893D81">
        <w:t xml:space="preserve"> и привлеченных средств</w:t>
      </w:r>
      <w:r w:rsidR="0085144C" w:rsidRPr="00893D81">
        <w:t xml:space="preserve"> в сумме </w:t>
      </w:r>
      <w:r w:rsidR="00E44182" w:rsidRPr="00893D81">
        <w:t>170</w:t>
      </w:r>
      <w:r w:rsidRPr="00893D81">
        <w:t>млн.руб., за сче</w:t>
      </w:r>
      <w:r w:rsidR="00A86431">
        <w:t>т средств местного бюджета–</w:t>
      </w:r>
      <w:r w:rsidR="00BC5691" w:rsidRPr="00893D81">
        <w:t>4</w:t>
      </w:r>
      <w:r w:rsidR="00882654" w:rsidRPr="00893D81">
        <w:t>,6</w:t>
      </w:r>
      <w:r w:rsidRPr="00893D81">
        <w:t>млн.руб</w:t>
      </w:r>
      <w:r w:rsidR="00BC5691" w:rsidRPr="00893D81">
        <w:t>.</w:t>
      </w:r>
    </w:p>
    <w:p w:rsidR="00692CD2" w:rsidRPr="00893D81" w:rsidRDefault="00692CD2" w:rsidP="00A86431">
      <w:pPr>
        <w:pStyle w:val="2"/>
      </w:pPr>
      <w:r w:rsidRPr="00893D81">
        <w:t>Годовой план развития сферы малого предпринимательства Крапивинс</w:t>
      </w:r>
      <w:r w:rsidR="00DD11AA" w:rsidRPr="00893D81">
        <w:t>кого района на 2</w:t>
      </w:r>
      <w:r w:rsidR="00A86431">
        <w:t>007</w:t>
      </w:r>
      <w:r w:rsidRPr="00893D81">
        <w:t>год</w:t>
      </w:r>
    </w:p>
    <w:p w:rsidR="00692CD2" w:rsidRPr="00893D81" w:rsidRDefault="00692CD2" w:rsidP="00893D81"/>
    <w:tbl>
      <w:tblPr>
        <w:tblW w:w="104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1080"/>
        <w:gridCol w:w="900"/>
        <w:gridCol w:w="1080"/>
        <w:gridCol w:w="1080"/>
        <w:gridCol w:w="1080"/>
        <w:gridCol w:w="1080"/>
        <w:gridCol w:w="1867"/>
      </w:tblGrid>
      <w:tr w:rsidR="004B44A9" w:rsidRPr="00B70B6C" w:rsidTr="00B70B6C">
        <w:tc>
          <w:tcPr>
            <w:tcW w:w="2268" w:type="dxa"/>
            <w:vMerge w:val="restart"/>
          </w:tcPr>
          <w:p w:rsidR="004B44A9" w:rsidRPr="00B70B6C" w:rsidRDefault="002E1C10" w:rsidP="00A86431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 xml:space="preserve">Наименование </w:t>
            </w:r>
            <w:r w:rsidR="004B44A9" w:rsidRPr="00B70B6C">
              <w:rPr>
                <w:b w:val="0"/>
              </w:rPr>
              <w:t>мероприятия</w:t>
            </w:r>
          </w:p>
        </w:tc>
        <w:tc>
          <w:tcPr>
            <w:tcW w:w="1080" w:type="dxa"/>
            <w:vMerge w:val="restart"/>
          </w:tcPr>
          <w:p w:rsidR="004B44A9" w:rsidRPr="00B70B6C" w:rsidRDefault="004B44A9" w:rsidP="00A86431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Объем финансирования-всего млн.руб.</w:t>
            </w:r>
          </w:p>
        </w:tc>
        <w:tc>
          <w:tcPr>
            <w:tcW w:w="5220" w:type="dxa"/>
            <w:gridSpan w:val="5"/>
          </w:tcPr>
          <w:p w:rsidR="004B44A9" w:rsidRPr="00B70B6C" w:rsidRDefault="004B44A9" w:rsidP="00A86431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финансирование по бюджетам</w:t>
            </w:r>
          </w:p>
        </w:tc>
        <w:tc>
          <w:tcPr>
            <w:tcW w:w="1867" w:type="dxa"/>
            <w:vMerge w:val="restart"/>
          </w:tcPr>
          <w:p w:rsidR="004B44A9" w:rsidRPr="00B70B6C" w:rsidRDefault="004B44A9" w:rsidP="00A86431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Социально-экономический эффект</w:t>
            </w:r>
          </w:p>
        </w:tc>
      </w:tr>
      <w:tr w:rsidR="002E1C10" w:rsidRPr="00B70B6C" w:rsidTr="00B70B6C">
        <w:tc>
          <w:tcPr>
            <w:tcW w:w="2268" w:type="dxa"/>
            <w:vMerge/>
          </w:tcPr>
          <w:p w:rsidR="004B44A9" w:rsidRPr="00B70B6C" w:rsidRDefault="004B44A9" w:rsidP="00A86431">
            <w:pPr>
              <w:pStyle w:val="Table0"/>
              <w:rPr>
                <w:b w:val="0"/>
              </w:rPr>
            </w:pPr>
          </w:p>
        </w:tc>
        <w:tc>
          <w:tcPr>
            <w:tcW w:w="1080" w:type="dxa"/>
            <w:vMerge/>
          </w:tcPr>
          <w:p w:rsidR="004B44A9" w:rsidRPr="00B70B6C" w:rsidRDefault="004B44A9" w:rsidP="00A86431">
            <w:pPr>
              <w:pStyle w:val="Table0"/>
              <w:rPr>
                <w:b w:val="0"/>
              </w:rPr>
            </w:pPr>
          </w:p>
        </w:tc>
        <w:tc>
          <w:tcPr>
            <w:tcW w:w="900" w:type="dxa"/>
          </w:tcPr>
          <w:p w:rsidR="004B44A9" w:rsidRPr="00B70B6C" w:rsidRDefault="004B44A9" w:rsidP="00A86431">
            <w:pPr>
              <w:pStyle w:val="Table0"/>
              <w:rPr>
                <w:b w:val="0"/>
              </w:rPr>
            </w:pPr>
            <w:r w:rsidRPr="00B70B6C">
              <w:rPr>
                <w:b w:val="0"/>
              </w:rPr>
              <w:t>федеральный</w:t>
            </w:r>
          </w:p>
          <w:p w:rsidR="004B44A9" w:rsidRPr="00A86431" w:rsidRDefault="004B44A9" w:rsidP="00A86431">
            <w:pPr>
              <w:pStyle w:val="Table"/>
            </w:pPr>
            <w:r w:rsidRPr="00A86431">
              <w:t>бюджет</w:t>
            </w:r>
          </w:p>
        </w:tc>
        <w:tc>
          <w:tcPr>
            <w:tcW w:w="1080" w:type="dxa"/>
          </w:tcPr>
          <w:p w:rsidR="004B44A9" w:rsidRPr="00A86431" w:rsidRDefault="002E1C10" w:rsidP="00A86431">
            <w:pPr>
              <w:pStyle w:val="Table"/>
            </w:pPr>
            <w:r>
              <w:t>областной</w:t>
            </w:r>
          </w:p>
          <w:p w:rsidR="004B44A9" w:rsidRPr="00A86431" w:rsidRDefault="004B44A9" w:rsidP="00A86431">
            <w:pPr>
              <w:pStyle w:val="Table"/>
            </w:pPr>
            <w:r w:rsidRPr="00A86431">
              <w:t>бюджет</w:t>
            </w:r>
          </w:p>
        </w:tc>
        <w:tc>
          <w:tcPr>
            <w:tcW w:w="1080" w:type="dxa"/>
          </w:tcPr>
          <w:p w:rsidR="004B44A9" w:rsidRPr="00A86431" w:rsidRDefault="002E1C10" w:rsidP="00A86431">
            <w:pPr>
              <w:pStyle w:val="Table"/>
            </w:pPr>
            <w:r>
              <w:t>местный</w:t>
            </w:r>
          </w:p>
          <w:p w:rsidR="004B44A9" w:rsidRPr="00A86431" w:rsidRDefault="004B44A9" w:rsidP="00A86431">
            <w:pPr>
              <w:pStyle w:val="Table"/>
            </w:pPr>
            <w:r w:rsidRPr="00A86431">
              <w:t>бюджет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собственные</w:t>
            </w:r>
          </w:p>
          <w:p w:rsidR="004B44A9" w:rsidRPr="00A86431" w:rsidRDefault="004B44A9" w:rsidP="00A86431">
            <w:pPr>
              <w:pStyle w:val="Table"/>
            </w:pPr>
            <w:r w:rsidRPr="00A86431">
              <w:t>средства</w:t>
            </w:r>
          </w:p>
        </w:tc>
        <w:tc>
          <w:tcPr>
            <w:tcW w:w="1080" w:type="dxa"/>
          </w:tcPr>
          <w:p w:rsidR="004B44A9" w:rsidRPr="00A86431" w:rsidRDefault="002E1C10" w:rsidP="00A86431">
            <w:pPr>
              <w:pStyle w:val="Table"/>
            </w:pPr>
            <w:r>
              <w:t>привлеченные</w:t>
            </w:r>
          </w:p>
          <w:p w:rsidR="004B44A9" w:rsidRPr="00A86431" w:rsidRDefault="004B44A9" w:rsidP="00A86431">
            <w:pPr>
              <w:pStyle w:val="Table"/>
            </w:pPr>
            <w:r w:rsidRPr="00A86431">
              <w:t>средства</w:t>
            </w:r>
          </w:p>
        </w:tc>
        <w:tc>
          <w:tcPr>
            <w:tcW w:w="1867" w:type="dxa"/>
            <w:vMerge/>
          </w:tcPr>
          <w:p w:rsidR="004B44A9" w:rsidRPr="00A86431" w:rsidRDefault="004B44A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4B44A9" w:rsidRPr="00A86431" w:rsidRDefault="004B44A9" w:rsidP="00A86431">
            <w:pPr>
              <w:pStyle w:val="Table"/>
            </w:pPr>
            <w:r w:rsidRPr="00A86431">
              <w:t>Всего: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88,2</w:t>
            </w:r>
          </w:p>
        </w:tc>
        <w:tc>
          <w:tcPr>
            <w:tcW w:w="900" w:type="dxa"/>
          </w:tcPr>
          <w:p w:rsidR="004B44A9" w:rsidRPr="00A86431" w:rsidRDefault="004B44A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1,05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78,35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8,8</w:t>
            </w:r>
          </w:p>
        </w:tc>
        <w:tc>
          <w:tcPr>
            <w:tcW w:w="1867" w:type="dxa"/>
          </w:tcPr>
          <w:p w:rsidR="004B44A9" w:rsidRPr="00A86431" w:rsidRDefault="004B44A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4B44A9" w:rsidRPr="00A86431" w:rsidRDefault="004B44A9" w:rsidP="00A86431">
            <w:pPr>
              <w:pStyle w:val="Table"/>
            </w:pPr>
            <w:r w:rsidRPr="00A86431">
              <w:t>Сельское хозяйство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15,65</w:t>
            </w:r>
          </w:p>
        </w:tc>
        <w:tc>
          <w:tcPr>
            <w:tcW w:w="900" w:type="dxa"/>
          </w:tcPr>
          <w:p w:rsidR="004B44A9" w:rsidRPr="00A86431" w:rsidRDefault="004B44A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6,85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8,8</w:t>
            </w:r>
          </w:p>
        </w:tc>
        <w:tc>
          <w:tcPr>
            <w:tcW w:w="1867" w:type="dxa"/>
          </w:tcPr>
          <w:p w:rsidR="004B44A9" w:rsidRPr="00A86431" w:rsidRDefault="004B44A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4B44A9" w:rsidRPr="00A86431" w:rsidRDefault="004B44A9" w:rsidP="00A86431">
            <w:pPr>
              <w:pStyle w:val="Table"/>
            </w:pPr>
            <w:r w:rsidRPr="00A86431">
              <w:t>Создание и дальнейшее развитие ко</w:t>
            </w:r>
            <w:r w:rsidR="002E1C10">
              <w:t>оператива по заготовке мяса (с.</w:t>
            </w:r>
            <w:r w:rsidRPr="00A86431">
              <w:t>Перехляй)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90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1867" w:type="dxa"/>
          </w:tcPr>
          <w:p w:rsidR="004B44A9" w:rsidRPr="00A86431" w:rsidRDefault="004B44A9" w:rsidP="00A86431">
            <w:pPr>
              <w:pStyle w:val="Table"/>
            </w:pPr>
            <w:r w:rsidRPr="00A86431">
              <w:t>Создание 4 рабочих мест, увеличение налоговых платежей</w:t>
            </w:r>
          </w:p>
        </w:tc>
      </w:tr>
      <w:tr w:rsidR="002E1C10" w:rsidRPr="00B70B6C" w:rsidTr="00B70B6C">
        <w:tc>
          <w:tcPr>
            <w:tcW w:w="2268" w:type="dxa"/>
          </w:tcPr>
          <w:p w:rsidR="004B44A9" w:rsidRPr="00A86431" w:rsidRDefault="002D5756" w:rsidP="00A86431">
            <w:pPr>
              <w:pStyle w:val="Table"/>
            </w:pPr>
            <w:r w:rsidRPr="00A86431">
              <w:t>Приобретение техники сельскохозяйственным производственным сенозаготовите</w:t>
            </w:r>
            <w:r w:rsidR="002E1C10">
              <w:t>льным кооперативом «Костер» (с.</w:t>
            </w:r>
            <w:r w:rsidRPr="00A86431">
              <w:t>Перехляй)</w:t>
            </w:r>
          </w:p>
        </w:tc>
        <w:tc>
          <w:tcPr>
            <w:tcW w:w="1080" w:type="dxa"/>
          </w:tcPr>
          <w:p w:rsidR="004B44A9" w:rsidRPr="00A86431" w:rsidRDefault="002D5756" w:rsidP="00A86431">
            <w:pPr>
              <w:pStyle w:val="Table"/>
            </w:pPr>
            <w:r w:rsidRPr="00A86431">
              <w:t>2</w:t>
            </w:r>
          </w:p>
        </w:tc>
        <w:tc>
          <w:tcPr>
            <w:tcW w:w="90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2D5756" w:rsidP="00A86431">
            <w:pPr>
              <w:pStyle w:val="Table"/>
            </w:pPr>
            <w:r w:rsidRPr="00A86431">
              <w:t>2</w:t>
            </w:r>
          </w:p>
        </w:tc>
        <w:tc>
          <w:tcPr>
            <w:tcW w:w="1867" w:type="dxa"/>
          </w:tcPr>
          <w:p w:rsidR="004B44A9" w:rsidRPr="00A86431" w:rsidRDefault="002D5756" w:rsidP="00A86431">
            <w:pPr>
              <w:pStyle w:val="Table"/>
            </w:pPr>
            <w:r w:rsidRPr="00A86431">
              <w:t>Создание 4 рабочих мест,</w:t>
            </w:r>
            <w:r w:rsidR="002E1C10">
              <w:t xml:space="preserve"> увеличение налоговых платежей, </w:t>
            </w:r>
            <w:r w:rsidRPr="00A86431">
              <w:t>обеспечение населения услугами по заготовке сена</w:t>
            </w:r>
          </w:p>
        </w:tc>
      </w:tr>
      <w:tr w:rsidR="002E1C10" w:rsidRPr="00B70B6C" w:rsidTr="00B70B6C">
        <w:tc>
          <w:tcPr>
            <w:tcW w:w="2268" w:type="dxa"/>
          </w:tcPr>
          <w:p w:rsidR="004B44A9" w:rsidRPr="00A86431" w:rsidRDefault="00B26895" w:rsidP="00A86431">
            <w:pPr>
              <w:pStyle w:val="Table"/>
            </w:pPr>
            <w:r w:rsidRPr="00A86431">
              <w:t>Развитие мясного животн</w:t>
            </w:r>
            <w:r w:rsidR="00295A0D" w:rsidRPr="00A86431">
              <w:t>о</w:t>
            </w:r>
            <w:r w:rsidRPr="00A86431">
              <w:t>водства ИП Даниленко</w:t>
            </w:r>
          </w:p>
        </w:tc>
        <w:tc>
          <w:tcPr>
            <w:tcW w:w="1080" w:type="dxa"/>
          </w:tcPr>
          <w:p w:rsidR="004B44A9" w:rsidRPr="00A86431" w:rsidRDefault="00F17543" w:rsidP="00A86431">
            <w:pPr>
              <w:pStyle w:val="Table"/>
            </w:pPr>
            <w:r w:rsidRPr="00A86431">
              <w:t>12,9</w:t>
            </w:r>
          </w:p>
        </w:tc>
        <w:tc>
          <w:tcPr>
            <w:tcW w:w="90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F17543" w:rsidP="00A86431">
            <w:pPr>
              <w:pStyle w:val="Table"/>
            </w:pPr>
            <w:r w:rsidRPr="00A86431">
              <w:t>6,3</w:t>
            </w:r>
          </w:p>
        </w:tc>
        <w:tc>
          <w:tcPr>
            <w:tcW w:w="1080" w:type="dxa"/>
          </w:tcPr>
          <w:p w:rsidR="004B44A9" w:rsidRPr="00A86431" w:rsidRDefault="00F17543" w:rsidP="00A86431">
            <w:pPr>
              <w:pStyle w:val="Table"/>
            </w:pPr>
            <w:r w:rsidRPr="00A86431">
              <w:t>6,6</w:t>
            </w:r>
          </w:p>
        </w:tc>
        <w:tc>
          <w:tcPr>
            <w:tcW w:w="1867" w:type="dxa"/>
          </w:tcPr>
          <w:p w:rsidR="004B44A9" w:rsidRPr="00A86431" w:rsidRDefault="00F17543" w:rsidP="00A86431">
            <w:pPr>
              <w:pStyle w:val="Table"/>
            </w:pPr>
            <w:r w:rsidRPr="00A86431">
              <w:t>Увеличение поголовья КРС</w:t>
            </w:r>
          </w:p>
        </w:tc>
      </w:tr>
      <w:tr w:rsidR="002E1C10" w:rsidRPr="00B70B6C" w:rsidTr="00B70B6C">
        <w:tc>
          <w:tcPr>
            <w:tcW w:w="2268" w:type="dxa"/>
          </w:tcPr>
          <w:p w:rsidR="004B44A9" w:rsidRPr="00A86431" w:rsidRDefault="00295A0D" w:rsidP="00A86431">
            <w:pPr>
              <w:pStyle w:val="Table"/>
            </w:pPr>
            <w:r w:rsidRPr="00A86431">
              <w:t>Потребительский молочный сельскохозяйственный кооператив «Млеко»</w:t>
            </w:r>
          </w:p>
        </w:tc>
        <w:tc>
          <w:tcPr>
            <w:tcW w:w="1080" w:type="dxa"/>
          </w:tcPr>
          <w:p w:rsidR="004B44A9" w:rsidRPr="00A86431" w:rsidRDefault="00295A0D" w:rsidP="00A86431">
            <w:pPr>
              <w:pStyle w:val="Table"/>
            </w:pPr>
            <w:r w:rsidRPr="00A86431">
              <w:t>0,55</w:t>
            </w:r>
          </w:p>
        </w:tc>
        <w:tc>
          <w:tcPr>
            <w:tcW w:w="90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080" w:type="dxa"/>
          </w:tcPr>
          <w:p w:rsidR="004B44A9" w:rsidRPr="00A86431" w:rsidRDefault="00295A0D" w:rsidP="00A86431">
            <w:pPr>
              <w:pStyle w:val="Table"/>
            </w:pPr>
            <w:r w:rsidRPr="00A86431">
              <w:t>0,55</w:t>
            </w:r>
          </w:p>
        </w:tc>
        <w:tc>
          <w:tcPr>
            <w:tcW w:w="1080" w:type="dxa"/>
          </w:tcPr>
          <w:p w:rsidR="004B44A9" w:rsidRPr="00A86431" w:rsidRDefault="004B44A9" w:rsidP="00A86431">
            <w:pPr>
              <w:pStyle w:val="Table"/>
            </w:pPr>
          </w:p>
        </w:tc>
        <w:tc>
          <w:tcPr>
            <w:tcW w:w="1867" w:type="dxa"/>
          </w:tcPr>
          <w:p w:rsidR="004B44A9" w:rsidRPr="00A86431" w:rsidRDefault="00295A0D" w:rsidP="00A86431">
            <w:pPr>
              <w:pStyle w:val="Table"/>
            </w:pPr>
            <w:r w:rsidRPr="00A86431">
              <w:t>Приобретение молоковоза, оборудования для проведения анализа молока, создание 3 рабочих мест</w:t>
            </w:r>
          </w:p>
        </w:tc>
      </w:tr>
      <w:tr w:rsidR="002E1C10" w:rsidRPr="00B70B6C" w:rsidTr="00B70B6C">
        <w:tc>
          <w:tcPr>
            <w:tcW w:w="2268" w:type="dxa"/>
          </w:tcPr>
          <w:p w:rsidR="004B44A9" w:rsidRPr="00A86431" w:rsidRDefault="00295A0D" w:rsidP="00A86431">
            <w:pPr>
              <w:pStyle w:val="Table"/>
            </w:pPr>
            <w:r w:rsidRPr="00A86431">
              <w:t>Промышленность</w:t>
            </w:r>
          </w:p>
        </w:tc>
        <w:tc>
          <w:tcPr>
            <w:tcW w:w="1080" w:type="dxa"/>
          </w:tcPr>
          <w:p w:rsidR="004B44A9" w:rsidRPr="00A86431" w:rsidRDefault="00295A0D" w:rsidP="00A86431">
            <w:pPr>
              <w:pStyle w:val="Table"/>
            </w:pPr>
            <w:r w:rsidRPr="00A86431">
              <w:t>49,4</w:t>
            </w:r>
          </w:p>
        </w:tc>
        <w:tc>
          <w:tcPr>
            <w:tcW w:w="900" w:type="dxa"/>
          </w:tcPr>
          <w:p w:rsidR="004B44A9" w:rsidRPr="00A86431" w:rsidRDefault="00295A0D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295A0D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295A0D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4B44A9" w:rsidRPr="00A86431" w:rsidRDefault="00295A0D" w:rsidP="00A86431">
            <w:pPr>
              <w:pStyle w:val="Table"/>
            </w:pPr>
            <w:r w:rsidRPr="00A86431">
              <w:t>49,4</w:t>
            </w:r>
          </w:p>
        </w:tc>
        <w:tc>
          <w:tcPr>
            <w:tcW w:w="1080" w:type="dxa"/>
          </w:tcPr>
          <w:p w:rsidR="004B44A9" w:rsidRPr="00A86431" w:rsidRDefault="00295A0D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867" w:type="dxa"/>
          </w:tcPr>
          <w:p w:rsidR="004B44A9" w:rsidRPr="00A86431" w:rsidRDefault="004B44A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295A0D" w:rsidRPr="00A86431" w:rsidRDefault="00295A0D" w:rsidP="00A86431">
            <w:pPr>
              <w:pStyle w:val="Table"/>
            </w:pPr>
            <w:r w:rsidRPr="00A86431">
              <w:t>Разработка п</w:t>
            </w:r>
            <w:r w:rsidR="00AC3381" w:rsidRPr="00A86431">
              <w:t>есчан</w:t>
            </w:r>
            <w:r w:rsidRPr="00A86431">
              <w:t xml:space="preserve">ых </w:t>
            </w:r>
            <w:r w:rsidRPr="00A86431">
              <w:lastRenderedPageBreak/>
              <w:t>карьеров (</w:t>
            </w:r>
            <w:r w:rsidR="00AC3381" w:rsidRPr="00A86431">
              <w:t>Березовопесчаное месторождение)</w:t>
            </w: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lastRenderedPageBreak/>
              <w:t>0,5</w:t>
            </w:r>
          </w:p>
        </w:tc>
        <w:tc>
          <w:tcPr>
            <w:tcW w:w="90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0,5</w:t>
            </w: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867" w:type="dxa"/>
          </w:tcPr>
          <w:p w:rsidR="00295A0D" w:rsidRPr="00A86431" w:rsidRDefault="00295A0D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295A0D" w:rsidRPr="00A86431" w:rsidRDefault="00AC3381" w:rsidP="00A86431">
            <w:pPr>
              <w:pStyle w:val="Table"/>
            </w:pPr>
            <w:r w:rsidRPr="00A86431">
              <w:lastRenderedPageBreak/>
              <w:t>ЗАО «Барачатский»</w:t>
            </w: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21,5</w:t>
            </w:r>
          </w:p>
        </w:tc>
        <w:tc>
          <w:tcPr>
            <w:tcW w:w="90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21,5</w:t>
            </w: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867" w:type="dxa"/>
          </w:tcPr>
          <w:p w:rsidR="00295A0D" w:rsidRPr="00A86431" w:rsidRDefault="00295A0D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295A0D" w:rsidRPr="00A86431" w:rsidRDefault="00AC3381" w:rsidP="00A86431">
            <w:pPr>
              <w:pStyle w:val="Table"/>
            </w:pPr>
            <w:r w:rsidRPr="00A86431">
              <w:t>Строительство цеха по переработке рапса</w:t>
            </w: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21</w:t>
            </w:r>
          </w:p>
        </w:tc>
        <w:tc>
          <w:tcPr>
            <w:tcW w:w="90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21</w:t>
            </w: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867" w:type="dxa"/>
          </w:tcPr>
          <w:p w:rsidR="00295A0D" w:rsidRPr="00A86431" w:rsidRDefault="00AC3381" w:rsidP="00A86431">
            <w:pPr>
              <w:pStyle w:val="Table"/>
            </w:pPr>
            <w:r w:rsidRPr="00A86431">
              <w:t>Создание нового производства, создание 28 рабочих мест, рост налоговых поступлений</w:t>
            </w:r>
          </w:p>
        </w:tc>
      </w:tr>
      <w:tr w:rsidR="002E1C10" w:rsidRPr="00B70B6C" w:rsidTr="00B70B6C">
        <w:tc>
          <w:tcPr>
            <w:tcW w:w="2268" w:type="dxa"/>
          </w:tcPr>
          <w:p w:rsidR="00295A0D" w:rsidRPr="00A86431" w:rsidRDefault="00AC3381" w:rsidP="00A86431">
            <w:pPr>
              <w:pStyle w:val="Table"/>
            </w:pPr>
            <w:r w:rsidRPr="00A86431">
              <w:t>Реконструкция помещения под цех полуфабрикатов</w:t>
            </w: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0,5</w:t>
            </w:r>
          </w:p>
        </w:tc>
        <w:tc>
          <w:tcPr>
            <w:tcW w:w="90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0,5</w:t>
            </w: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867" w:type="dxa"/>
          </w:tcPr>
          <w:p w:rsidR="00295A0D" w:rsidRPr="00A86431" w:rsidRDefault="00295A0D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295A0D" w:rsidRPr="00A86431" w:rsidRDefault="00AC3381" w:rsidP="00A86431">
            <w:pPr>
              <w:pStyle w:val="Table"/>
            </w:pPr>
            <w:r w:rsidRPr="00A86431">
              <w:t>Открытие и дальн</w:t>
            </w:r>
            <w:r w:rsidR="002E1C10">
              <w:t>ейшая модернизация пекарни в с.</w:t>
            </w:r>
            <w:r w:rsidRPr="00A86431">
              <w:t>Шевели (ИП Ворожцова Л.Г.)</w:t>
            </w: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0,4</w:t>
            </w:r>
          </w:p>
        </w:tc>
        <w:tc>
          <w:tcPr>
            <w:tcW w:w="90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AC3381" w:rsidP="00A86431">
            <w:pPr>
              <w:pStyle w:val="Table"/>
            </w:pPr>
            <w:r w:rsidRPr="00A86431">
              <w:t>0,4</w:t>
            </w: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867" w:type="dxa"/>
          </w:tcPr>
          <w:p w:rsidR="00295A0D" w:rsidRPr="00A86431" w:rsidRDefault="00AC3381" w:rsidP="00A86431">
            <w:pPr>
              <w:pStyle w:val="Table"/>
            </w:pPr>
            <w:r w:rsidRPr="00A86431">
              <w:t>Открытие пека</w:t>
            </w:r>
            <w:r w:rsidR="00614F6D">
              <w:t>рни, приобретение оборудования.</w:t>
            </w:r>
            <w:r w:rsidRPr="00A86431">
              <w:t>создание 2 новых рабочих мест</w:t>
            </w:r>
          </w:p>
        </w:tc>
      </w:tr>
      <w:tr w:rsidR="002E1C10" w:rsidRPr="00B70B6C" w:rsidTr="00B70B6C">
        <w:tc>
          <w:tcPr>
            <w:tcW w:w="2268" w:type="dxa"/>
          </w:tcPr>
          <w:p w:rsidR="00295A0D" w:rsidRPr="00A86431" w:rsidRDefault="000C6439" w:rsidP="00A86431">
            <w:pPr>
              <w:pStyle w:val="Table"/>
            </w:pPr>
            <w:r w:rsidRPr="00A86431">
              <w:t>Строительство и открытие цеха по производству полуфабрикатов (ИП Ельцова)</w:t>
            </w:r>
          </w:p>
        </w:tc>
        <w:tc>
          <w:tcPr>
            <w:tcW w:w="1080" w:type="dxa"/>
          </w:tcPr>
          <w:p w:rsidR="00295A0D" w:rsidRPr="00A86431" w:rsidRDefault="000C643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90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867" w:type="dxa"/>
          </w:tcPr>
          <w:p w:rsidR="00295A0D" w:rsidRPr="00A86431" w:rsidRDefault="000C6439" w:rsidP="00A86431">
            <w:pPr>
              <w:pStyle w:val="Table"/>
            </w:pPr>
            <w:r w:rsidRPr="00A86431">
              <w:t>Создание</w:t>
            </w:r>
            <w:r w:rsidR="002E1C10">
              <w:t xml:space="preserve"> </w:t>
            </w:r>
            <w:r w:rsidRPr="00A86431">
              <w:t>8 новых рабочих мест, увеличение налоговых платежей</w:t>
            </w:r>
          </w:p>
        </w:tc>
      </w:tr>
      <w:tr w:rsidR="002E1C10" w:rsidRPr="00B70B6C" w:rsidTr="00B70B6C">
        <w:tc>
          <w:tcPr>
            <w:tcW w:w="2268" w:type="dxa"/>
          </w:tcPr>
          <w:p w:rsidR="00295A0D" w:rsidRPr="00A86431" w:rsidRDefault="000C6439" w:rsidP="00A86431">
            <w:pPr>
              <w:pStyle w:val="Table"/>
            </w:pPr>
            <w:r w:rsidRPr="00A86431">
              <w:t>ООО «Березовоярские минеральные воды»</w:t>
            </w:r>
          </w:p>
        </w:tc>
        <w:tc>
          <w:tcPr>
            <w:tcW w:w="1080" w:type="dxa"/>
          </w:tcPr>
          <w:p w:rsidR="00295A0D" w:rsidRPr="00A86431" w:rsidRDefault="000C6439" w:rsidP="00A86431">
            <w:pPr>
              <w:pStyle w:val="Table"/>
            </w:pPr>
            <w:r w:rsidRPr="00A86431">
              <w:t>25</w:t>
            </w:r>
          </w:p>
        </w:tc>
        <w:tc>
          <w:tcPr>
            <w:tcW w:w="90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080" w:type="dxa"/>
          </w:tcPr>
          <w:p w:rsidR="00295A0D" w:rsidRPr="00A86431" w:rsidRDefault="000C6439" w:rsidP="00A86431">
            <w:pPr>
              <w:pStyle w:val="Table"/>
            </w:pPr>
            <w:r w:rsidRPr="00A86431">
              <w:t>25</w:t>
            </w:r>
          </w:p>
        </w:tc>
        <w:tc>
          <w:tcPr>
            <w:tcW w:w="1080" w:type="dxa"/>
          </w:tcPr>
          <w:p w:rsidR="00295A0D" w:rsidRPr="00A86431" w:rsidRDefault="00295A0D" w:rsidP="00A86431">
            <w:pPr>
              <w:pStyle w:val="Table"/>
            </w:pPr>
          </w:p>
        </w:tc>
        <w:tc>
          <w:tcPr>
            <w:tcW w:w="1867" w:type="dxa"/>
          </w:tcPr>
          <w:p w:rsidR="00295A0D" w:rsidRPr="00A86431" w:rsidRDefault="000C6439" w:rsidP="00A86431">
            <w:pPr>
              <w:pStyle w:val="Table"/>
            </w:pPr>
            <w:r w:rsidRPr="00A86431">
              <w:t>Создание 49 рабочих мест. Создание производства мощность</w:t>
            </w:r>
          </w:p>
        </w:tc>
      </w:tr>
      <w:tr w:rsidR="002E1C10" w:rsidRPr="00B70B6C" w:rsidTr="00B70B6C">
        <w:tc>
          <w:tcPr>
            <w:tcW w:w="2268" w:type="dxa"/>
          </w:tcPr>
          <w:p w:rsidR="000C6439" w:rsidRPr="00A86431" w:rsidRDefault="000C6439" w:rsidP="00A86431">
            <w:pPr>
              <w:pStyle w:val="Table"/>
            </w:pPr>
            <w:r w:rsidRPr="00A86431">
              <w:t>Реконструкци</w:t>
            </w:r>
            <w:r w:rsidR="002E1C10">
              <w:t>я помещения под Детское кафе с.</w:t>
            </w:r>
            <w:r w:rsidRPr="00A86431">
              <w:t>Барачаты (Штарк К.А.)</w:t>
            </w: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90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867" w:type="dxa"/>
          </w:tcPr>
          <w:p w:rsidR="000C6439" w:rsidRPr="00A86431" w:rsidRDefault="002E1C10" w:rsidP="00A86431">
            <w:pPr>
              <w:pStyle w:val="Table"/>
            </w:pPr>
            <w:r>
              <w:t>Рост налоговых поступлений,</w:t>
            </w:r>
            <w:r w:rsidR="000C6439" w:rsidRPr="00A86431">
              <w:t>увеличение торговых площадей, улучшение качества обслуживания населения</w:t>
            </w:r>
          </w:p>
        </w:tc>
      </w:tr>
      <w:tr w:rsidR="002E1C10" w:rsidRPr="00B70B6C" w:rsidTr="00B70B6C">
        <w:tc>
          <w:tcPr>
            <w:tcW w:w="2268" w:type="dxa"/>
          </w:tcPr>
          <w:p w:rsidR="000C6439" w:rsidRPr="00A86431" w:rsidRDefault="000C6439" w:rsidP="00A86431">
            <w:pPr>
              <w:pStyle w:val="Table"/>
            </w:pPr>
            <w:r w:rsidRPr="00A86431">
              <w:t>Реконструкция фасадов и замена вывесок</w:t>
            </w: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90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867" w:type="dxa"/>
          </w:tcPr>
          <w:p w:rsidR="000C6439" w:rsidRPr="00A86431" w:rsidRDefault="000C643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0C6439" w:rsidRPr="00A86431" w:rsidRDefault="002E1C10" w:rsidP="00A86431">
            <w:pPr>
              <w:pStyle w:val="Table"/>
            </w:pPr>
            <w:r>
              <w:t>Реконструкция ТЦ (Рассвет) п.</w:t>
            </w:r>
            <w:r w:rsidR="00B92584" w:rsidRPr="00A86431">
              <w:t>Зеленогорский</w:t>
            </w:r>
          </w:p>
        </w:tc>
        <w:tc>
          <w:tcPr>
            <w:tcW w:w="1080" w:type="dxa"/>
          </w:tcPr>
          <w:p w:rsidR="000C6439" w:rsidRPr="00A86431" w:rsidRDefault="00B92584" w:rsidP="00A86431">
            <w:pPr>
              <w:pStyle w:val="Table"/>
            </w:pPr>
            <w:r w:rsidRPr="00A86431">
              <w:t>1,1</w:t>
            </w:r>
          </w:p>
        </w:tc>
        <w:tc>
          <w:tcPr>
            <w:tcW w:w="90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B92584" w:rsidP="00A86431">
            <w:pPr>
              <w:pStyle w:val="Table"/>
            </w:pPr>
            <w:r w:rsidRPr="00A86431">
              <w:t>1,1</w:t>
            </w: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867" w:type="dxa"/>
          </w:tcPr>
          <w:p w:rsidR="000C6439" w:rsidRPr="00A86431" w:rsidRDefault="00B92584" w:rsidP="00A86431">
            <w:pPr>
              <w:pStyle w:val="Table"/>
            </w:pPr>
            <w:r w:rsidRPr="00A86431">
              <w:t xml:space="preserve">налоговых платежей, улучшение культуры </w:t>
            </w:r>
            <w:r w:rsidRPr="00A86431">
              <w:lastRenderedPageBreak/>
              <w:t>обслуживания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0C6439" w:rsidRPr="00A86431" w:rsidRDefault="00B92584" w:rsidP="00A86431">
            <w:pPr>
              <w:pStyle w:val="Table"/>
            </w:pPr>
            <w:r w:rsidRPr="00A86431">
              <w:lastRenderedPageBreak/>
              <w:t>-внутренний капитальный ремонт</w:t>
            </w:r>
          </w:p>
        </w:tc>
        <w:tc>
          <w:tcPr>
            <w:tcW w:w="1080" w:type="dxa"/>
          </w:tcPr>
          <w:p w:rsidR="000C6439" w:rsidRPr="00A86431" w:rsidRDefault="00B92584" w:rsidP="00A86431">
            <w:pPr>
              <w:pStyle w:val="Table"/>
            </w:pPr>
            <w:r w:rsidRPr="00A86431">
              <w:t>0,5</w:t>
            </w:r>
          </w:p>
        </w:tc>
        <w:tc>
          <w:tcPr>
            <w:tcW w:w="90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B92584" w:rsidP="00A86431">
            <w:pPr>
              <w:pStyle w:val="Table"/>
            </w:pPr>
            <w:r w:rsidRPr="00A86431">
              <w:t>0,5</w:t>
            </w: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867" w:type="dxa"/>
          </w:tcPr>
          <w:p w:rsidR="000C6439" w:rsidRPr="00A86431" w:rsidRDefault="000C643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0C6439" w:rsidRPr="00A86431" w:rsidRDefault="00B92584" w:rsidP="00A86431">
            <w:pPr>
              <w:pStyle w:val="Table"/>
            </w:pPr>
            <w:r w:rsidRPr="00A86431">
              <w:t>-закуп современного торгового оборудования</w:t>
            </w:r>
          </w:p>
        </w:tc>
        <w:tc>
          <w:tcPr>
            <w:tcW w:w="1080" w:type="dxa"/>
          </w:tcPr>
          <w:p w:rsidR="000C6439" w:rsidRPr="00A86431" w:rsidRDefault="00B92584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90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080" w:type="dxa"/>
          </w:tcPr>
          <w:p w:rsidR="000C6439" w:rsidRPr="00A86431" w:rsidRDefault="00B92584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1080" w:type="dxa"/>
          </w:tcPr>
          <w:p w:rsidR="000C6439" w:rsidRPr="00A86431" w:rsidRDefault="000C6439" w:rsidP="00A86431">
            <w:pPr>
              <w:pStyle w:val="Table"/>
            </w:pPr>
          </w:p>
        </w:tc>
        <w:tc>
          <w:tcPr>
            <w:tcW w:w="1867" w:type="dxa"/>
          </w:tcPr>
          <w:p w:rsidR="000C6439" w:rsidRPr="00A86431" w:rsidRDefault="000C643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-ремонт пожарно-охранной сигнализации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-ремонт отопительной системы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БЫТОВОЕ ОБСЛУЖИВАНИЕ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2E1C10" w:rsidP="00A86431">
            <w:pPr>
              <w:pStyle w:val="Table"/>
            </w:pPr>
            <w:r>
              <w:t>Открытие парикмахерских п.</w:t>
            </w:r>
            <w:r w:rsidR="00B92584" w:rsidRPr="00A86431">
              <w:t>Крапивинский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  <w:r w:rsidRPr="00A86431">
              <w:t>налоговых платежей, расширение видов оказываемых услуг</w:t>
            </w: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ПОДДЕРЖКА ПРЕДПРИНИМАТЕЛЬСТВА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1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1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Осуществление финансовой поддержки субъектов малого предпринимательства на конкурсной основе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0,9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0,9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  <w:r w:rsidRPr="00A86431">
              <w:t>Поддержка малого предпринимательства путем финансирования проектов и мероприятий</w:t>
            </w: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Работа фонда поддержки малого предпринимательства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Устройство скважины, строительство завода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10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10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Приобретение оборудования по розливу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15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15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>Строительство и открытие пилорамы (Черепанов М.К.)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  <w:r w:rsidRPr="00A86431">
              <w:t>Создание 2 новых рабочих мест, дополнительные доходы в бюджет</w:t>
            </w:r>
          </w:p>
        </w:tc>
      </w:tr>
      <w:tr w:rsidR="002E1C10" w:rsidRPr="00B70B6C" w:rsidTr="00B70B6C">
        <w:tc>
          <w:tcPr>
            <w:tcW w:w="2268" w:type="dxa"/>
          </w:tcPr>
          <w:p w:rsidR="00B92584" w:rsidRPr="00A86431" w:rsidRDefault="00B92584" w:rsidP="00A86431">
            <w:pPr>
              <w:pStyle w:val="Table"/>
            </w:pPr>
            <w:r w:rsidRPr="00A86431">
              <w:t xml:space="preserve">Модернизация </w:t>
            </w:r>
            <w:r w:rsidRPr="00A86431">
              <w:lastRenderedPageBreak/>
              <w:t>цеха деревопереработки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lastRenderedPageBreak/>
              <w:t>0,25</w:t>
            </w:r>
          </w:p>
        </w:tc>
        <w:tc>
          <w:tcPr>
            <w:tcW w:w="90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  <w:r w:rsidRPr="00A86431">
              <w:t>0,25</w:t>
            </w:r>
          </w:p>
        </w:tc>
        <w:tc>
          <w:tcPr>
            <w:tcW w:w="1080" w:type="dxa"/>
          </w:tcPr>
          <w:p w:rsidR="00B92584" w:rsidRPr="00A86431" w:rsidRDefault="00B92584" w:rsidP="00A86431">
            <w:pPr>
              <w:pStyle w:val="Table"/>
            </w:pPr>
          </w:p>
        </w:tc>
        <w:tc>
          <w:tcPr>
            <w:tcW w:w="1867" w:type="dxa"/>
          </w:tcPr>
          <w:p w:rsidR="00B92584" w:rsidRPr="00A86431" w:rsidRDefault="00B92584" w:rsidP="00A86431">
            <w:pPr>
              <w:pStyle w:val="Table"/>
            </w:pPr>
            <w:r w:rsidRPr="00A86431">
              <w:t xml:space="preserve">налоговых </w:t>
            </w:r>
            <w:r w:rsidRPr="00A86431">
              <w:lastRenderedPageBreak/>
              <w:t>платежей</w:t>
            </w:r>
          </w:p>
        </w:tc>
      </w:tr>
      <w:tr w:rsidR="002E1C10" w:rsidRPr="00B70B6C" w:rsidTr="00B70B6C">
        <w:tc>
          <w:tcPr>
            <w:tcW w:w="2268" w:type="dxa"/>
          </w:tcPr>
          <w:p w:rsidR="007A41F9" w:rsidRPr="00A86431" w:rsidRDefault="007A41F9" w:rsidP="00A86431">
            <w:pPr>
              <w:pStyle w:val="Table"/>
            </w:pPr>
            <w:r w:rsidRPr="00A86431">
              <w:lastRenderedPageBreak/>
              <w:t>Модернизация цеха деревопереработки (ООО «Лесоруб»)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1</w:t>
            </w:r>
          </w:p>
        </w:tc>
        <w:tc>
          <w:tcPr>
            <w:tcW w:w="90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1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867" w:type="dxa"/>
          </w:tcPr>
          <w:p w:rsidR="007A41F9" w:rsidRPr="00A86431" w:rsidRDefault="007A41F9" w:rsidP="00A86431">
            <w:pPr>
              <w:pStyle w:val="Table"/>
            </w:pPr>
            <w:r w:rsidRPr="00A86431">
              <w:t>Приобретение деревообрабатывающих станков, обновление оборудования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7A41F9" w:rsidRPr="00A86431" w:rsidRDefault="007A41F9" w:rsidP="00A86431">
            <w:pPr>
              <w:pStyle w:val="Table"/>
            </w:pPr>
            <w:r w:rsidRPr="00A86431">
              <w:t>Модернизация цеха деревопереработки (ИП Задорин С.В.)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0,6</w:t>
            </w:r>
          </w:p>
        </w:tc>
        <w:tc>
          <w:tcPr>
            <w:tcW w:w="90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0,6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867" w:type="dxa"/>
          </w:tcPr>
          <w:p w:rsidR="007A41F9" w:rsidRPr="00A86431" w:rsidRDefault="007A41F9" w:rsidP="00A86431">
            <w:pPr>
              <w:pStyle w:val="Table"/>
            </w:pPr>
            <w:r w:rsidRPr="00A86431">
              <w:t>Приобретение деревообрабатывающих станков, обновление оборудования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7A41F9" w:rsidRPr="00A86431" w:rsidRDefault="007A41F9" w:rsidP="00A86431">
            <w:pPr>
              <w:pStyle w:val="Table"/>
            </w:pPr>
            <w:r w:rsidRPr="00A86431">
              <w:t>Откр</w:t>
            </w:r>
            <w:r w:rsidR="002E1C10">
              <w:t>ытие швейного цеха в п.</w:t>
            </w:r>
            <w:r w:rsidRPr="00A86431">
              <w:t>Крапивинский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0,05</w:t>
            </w:r>
          </w:p>
        </w:tc>
        <w:tc>
          <w:tcPr>
            <w:tcW w:w="90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0,05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867" w:type="dxa"/>
          </w:tcPr>
          <w:p w:rsidR="007A41F9" w:rsidRPr="00A86431" w:rsidRDefault="007A41F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7A41F9" w:rsidRPr="00A86431" w:rsidRDefault="007A41F9" w:rsidP="00A86431">
            <w:pPr>
              <w:pStyle w:val="Table"/>
            </w:pPr>
            <w:r w:rsidRPr="00A86431">
              <w:t>РОЗНИЧНАЯ ТОРГОВЛЯ, ОБЩЕСТВЕННОЕ ПИТАНИЕ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22,05</w:t>
            </w:r>
          </w:p>
        </w:tc>
        <w:tc>
          <w:tcPr>
            <w:tcW w:w="900" w:type="dxa"/>
          </w:tcPr>
          <w:p w:rsidR="007A41F9" w:rsidRPr="00A86431" w:rsidRDefault="007A41F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0,05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22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1867" w:type="dxa"/>
          </w:tcPr>
          <w:p w:rsidR="007A41F9" w:rsidRPr="00A86431" w:rsidRDefault="007A41F9" w:rsidP="00A86431">
            <w:pPr>
              <w:pStyle w:val="Table"/>
            </w:pPr>
          </w:p>
        </w:tc>
      </w:tr>
      <w:tr w:rsidR="002E1C10" w:rsidRPr="00B70B6C" w:rsidTr="00B70B6C">
        <w:tc>
          <w:tcPr>
            <w:tcW w:w="2268" w:type="dxa"/>
          </w:tcPr>
          <w:p w:rsidR="007A41F9" w:rsidRPr="00A86431" w:rsidRDefault="002E1C10" w:rsidP="00A86431">
            <w:pPr>
              <w:pStyle w:val="Table"/>
            </w:pPr>
            <w:r>
              <w:t>Ремонт рынка п.</w:t>
            </w:r>
            <w:r w:rsidR="007A41F9" w:rsidRPr="00A86431">
              <w:t>Зеленогорский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0,05</w:t>
            </w:r>
          </w:p>
        </w:tc>
        <w:tc>
          <w:tcPr>
            <w:tcW w:w="90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0,05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867" w:type="dxa"/>
          </w:tcPr>
          <w:p w:rsidR="007A41F9" w:rsidRPr="00A86431" w:rsidRDefault="007A41F9" w:rsidP="00A86431">
            <w:pPr>
              <w:pStyle w:val="Table"/>
            </w:pPr>
            <w:r w:rsidRPr="00A86431">
              <w:t>Создание условий для торговли сельхозпродукцией</w:t>
            </w:r>
          </w:p>
        </w:tc>
      </w:tr>
      <w:tr w:rsidR="002E1C10" w:rsidRPr="00B70B6C" w:rsidTr="00B70B6C">
        <w:tc>
          <w:tcPr>
            <w:tcW w:w="2268" w:type="dxa"/>
          </w:tcPr>
          <w:p w:rsidR="007A41F9" w:rsidRPr="00A86431" w:rsidRDefault="007A41F9" w:rsidP="00A86431">
            <w:pPr>
              <w:pStyle w:val="Table"/>
            </w:pPr>
            <w:r w:rsidRPr="00A86431">
              <w:t>Строительство рынка для сельхозтоваропроизводит</w:t>
            </w:r>
            <w:r w:rsidR="002E1C10">
              <w:t>елей п.</w:t>
            </w:r>
            <w:r w:rsidRPr="00A86431">
              <w:t>Крапивинский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90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0,2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867" w:type="dxa"/>
          </w:tcPr>
          <w:p w:rsidR="007A41F9" w:rsidRPr="00A86431" w:rsidRDefault="007A41F9" w:rsidP="00A86431">
            <w:pPr>
              <w:pStyle w:val="Table"/>
            </w:pPr>
            <w:r w:rsidRPr="00A86431">
              <w:t>Создание условий для торговли сельхозпродукцией</w:t>
            </w:r>
          </w:p>
        </w:tc>
      </w:tr>
      <w:tr w:rsidR="002E1C10" w:rsidRPr="00B70B6C" w:rsidTr="00B70B6C">
        <w:tc>
          <w:tcPr>
            <w:tcW w:w="2268" w:type="dxa"/>
          </w:tcPr>
          <w:p w:rsidR="007A41F9" w:rsidRPr="00A86431" w:rsidRDefault="002E1C10" w:rsidP="00A86431">
            <w:pPr>
              <w:pStyle w:val="Table"/>
            </w:pPr>
            <w:r>
              <w:t>Строительство магазинов в п.</w:t>
            </w:r>
            <w:r w:rsidR="007A41F9" w:rsidRPr="00A86431">
              <w:t>Крапивинский (и/п переводчико, Лобачева Е.И., Хамзатханов С., Малышенко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2</w:t>
            </w:r>
          </w:p>
        </w:tc>
        <w:tc>
          <w:tcPr>
            <w:tcW w:w="90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  <w:r w:rsidRPr="00A86431">
              <w:t>2</w:t>
            </w:r>
          </w:p>
        </w:tc>
        <w:tc>
          <w:tcPr>
            <w:tcW w:w="1080" w:type="dxa"/>
          </w:tcPr>
          <w:p w:rsidR="007A41F9" w:rsidRPr="00A86431" w:rsidRDefault="007A41F9" w:rsidP="00A86431">
            <w:pPr>
              <w:pStyle w:val="Table"/>
            </w:pPr>
          </w:p>
        </w:tc>
        <w:tc>
          <w:tcPr>
            <w:tcW w:w="1867" w:type="dxa"/>
          </w:tcPr>
          <w:p w:rsidR="007A41F9" w:rsidRPr="00A86431" w:rsidRDefault="007A41F9" w:rsidP="00A86431">
            <w:pPr>
              <w:pStyle w:val="Table"/>
            </w:pPr>
            <w:r w:rsidRPr="00A86431">
              <w:t>Создание 21 рабочих мест, повышение налогооблагаемой базы, улучшение культуры обслуживания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372369" w:rsidRPr="00A86431" w:rsidRDefault="00372369" w:rsidP="00A86431">
            <w:pPr>
              <w:pStyle w:val="Table"/>
            </w:pPr>
            <w:r w:rsidRPr="00A86431">
              <w:t>Строительство торгового комплекса п. Крапивинский (Жуликов О.В., Дадыкин В.Ю.)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6</w:t>
            </w:r>
          </w:p>
        </w:tc>
        <w:tc>
          <w:tcPr>
            <w:tcW w:w="90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6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867" w:type="dxa"/>
          </w:tcPr>
          <w:p w:rsidR="00372369" w:rsidRPr="00A86431" w:rsidRDefault="00372369" w:rsidP="00A86431">
            <w:pPr>
              <w:pStyle w:val="Table"/>
            </w:pPr>
            <w:r w:rsidRPr="00A86431">
              <w:t>Создание 13 рабочих мест, повышение налогооблагаемой базы, улучшение культуры обслуживания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372369" w:rsidRPr="00A86431" w:rsidRDefault="00372369" w:rsidP="00A86431">
            <w:pPr>
              <w:pStyle w:val="Table"/>
            </w:pPr>
            <w:r w:rsidRPr="00A86431">
              <w:t>Строи</w:t>
            </w:r>
            <w:r w:rsidR="002E1C10">
              <w:t>тельство торгового комплекса п.</w:t>
            </w:r>
            <w:r w:rsidRPr="00A86431">
              <w:t xml:space="preserve">Крапивинский </w:t>
            </w:r>
            <w:r w:rsidRPr="00A86431">
              <w:lastRenderedPageBreak/>
              <w:t>(ООО «Капиталинвест»)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lastRenderedPageBreak/>
              <w:t>10</w:t>
            </w:r>
          </w:p>
        </w:tc>
        <w:tc>
          <w:tcPr>
            <w:tcW w:w="90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10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867" w:type="dxa"/>
          </w:tcPr>
          <w:p w:rsidR="00372369" w:rsidRPr="00A86431" w:rsidRDefault="00372369" w:rsidP="00A86431">
            <w:pPr>
              <w:pStyle w:val="Table"/>
            </w:pPr>
            <w:r w:rsidRPr="00A86431">
              <w:t xml:space="preserve">Создание дополнительных 14 рабочих мест, </w:t>
            </w:r>
            <w:r w:rsidRPr="00A86431">
              <w:lastRenderedPageBreak/>
              <w:t>повышение налогооблагаемой базы, улучшение культуры обслуживания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372369" w:rsidRPr="00A86431" w:rsidRDefault="002E1C10" w:rsidP="00A86431">
            <w:pPr>
              <w:pStyle w:val="Table"/>
            </w:pPr>
            <w:r>
              <w:lastRenderedPageBreak/>
              <w:t>Строительство магазина п.</w:t>
            </w:r>
            <w:r w:rsidR="00372369" w:rsidRPr="00A86431">
              <w:t>Зеленогорский и/п Сызрановв А.В.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0</w:t>
            </w:r>
          </w:p>
        </w:tc>
        <w:tc>
          <w:tcPr>
            <w:tcW w:w="90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867" w:type="dxa"/>
          </w:tcPr>
          <w:p w:rsidR="00372369" w:rsidRPr="00A86431" w:rsidRDefault="002E1C10" w:rsidP="00A86431">
            <w:pPr>
              <w:pStyle w:val="Table"/>
            </w:pPr>
            <w:r>
              <w:t xml:space="preserve">Создание дополнительных </w:t>
            </w:r>
            <w:r w:rsidR="00372369" w:rsidRPr="00A86431">
              <w:t>рабочих мест, повышение налогооблагаемой базы, улучшение культуры обслуживания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372369" w:rsidRPr="00A86431" w:rsidRDefault="00372369" w:rsidP="00A86431">
            <w:pPr>
              <w:pStyle w:val="Table"/>
            </w:pPr>
            <w:r w:rsidRPr="00A86431">
              <w:t>Стрлоительство магазинов с. Шевели (Рыжих Е.П.)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1,5</w:t>
            </w:r>
          </w:p>
        </w:tc>
        <w:tc>
          <w:tcPr>
            <w:tcW w:w="90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1,5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867" w:type="dxa"/>
          </w:tcPr>
          <w:p w:rsidR="00372369" w:rsidRPr="00A86431" w:rsidRDefault="00372369" w:rsidP="00A86431">
            <w:pPr>
              <w:pStyle w:val="Table"/>
            </w:pPr>
            <w:r w:rsidRPr="00A86431">
              <w:t>Создание дополнительных 4 рабочих мест, повышение налогооблагаемой базы, улучшение культуры обслуживания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372369" w:rsidRPr="00A86431" w:rsidRDefault="002E1C10" w:rsidP="00A86431">
            <w:pPr>
              <w:pStyle w:val="Table"/>
            </w:pPr>
            <w:r>
              <w:t>Открытие магазина с.</w:t>
            </w:r>
            <w:r w:rsidR="00372369" w:rsidRPr="00A86431">
              <w:t>Тараданово (и/п Журавлева)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0,5</w:t>
            </w:r>
          </w:p>
        </w:tc>
        <w:tc>
          <w:tcPr>
            <w:tcW w:w="90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0,5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867" w:type="dxa"/>
          </w:tcPr>
          <w:p w:rsidR="00372369" w:rsidRPr="00A86431" w:rsidRDefault="00372369" w:rsidP="00A86431">
            <w:pPr>
              <w:pStyle w:val="Table"/>
            </w:pPr>
            <w:r w:rsidRPr="00A86431">
              <w:t>Создание дополнительных 5 рабочих мест, повышение налогооблагаемой базы, улучшение культуры обслуживания</w:t>
            </w:r>
          </w:p>
        </w:tc>
      </w:tr>
      <w:tr w:rsidR="002E1C10" w:rsidRPr="00B70B6C" w:rsidTr="00B70B6C">
        <w:tc>
          <w:tcPr>
            <w:tcW w:w="2268" w:type="dxa"/>
          </w:tcPr>
          <w:p w:rsidR="00372369" w:rsidRPr="00A86431" w:rsidRDefault="00372369" w:rsidP="00A86431">
            <w:pPr>
              <w:pStyle w:val="Table"/>
            </w:pPr>
            <w:r w:rsidRPr="00A86431">
              <w:t>Реконстру</w:t>
            </w:r>
            <w:r w:rsidR="002E1C10">
              <w:t>кция существующих павильонов п.</w:t>
            </w:r>
            <w:r w:rsidRPr="00A86431">
              <w:t>Крапивинский (и/п Сухова Р.Я., Дашин Е.А., Малютина Г.Н.)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0,3</w:t>
            </w:r>
          </w:p>
        </w:tc>
        <w:tc>
          <w:tcPr>
            <w:tcW w:w="90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  <w:r w:rsidRPr="00A86431">
              <w:t>0,3</w:t>
            </w:r>
          </w:p>
        </w:tc>
        <w:tc>
          <w:tcPr>
            <w:tcW w:w="1080" w:type="dxa"/>
          </w:tcPr>
          <w:p w:rsidR="00372369" w:rsidRPr="00A86431" w:rsidRDefault="00372369" w:rsidP="00A86431">
            <w:pPr>
              <w:pStyle w:val="Table"/>
            </w:pPr>
          </w:p>
        </w:tc>
        <w:tc>
          <w:tcPr>
            <w:tcW w:w="1867" w:type="dxa"/>
          </w:tcPr>
          <w:p w:rsidR="00372369" w:rsidRPr="00A86431" w:rsidRDefault="00AE4924" w:rsidP="00A86431">
            <w:pPr>
              <w:pStyle w:val="Table"/>
            </w:pPr>
            <w:r w:rsidRPr="00A86431">
              <w:t>Р</w:t>
            </w:r>
            <w:r w:rsidR="00372369" w:rsidRPr="00A86431">
              <w:t xml:space="preserve">ост налоговых </w:t>
            </w:r>
            <w:r w:rsidR="002E1C10">
              <w:t>поступлений,</w:t>
            </w:r>
            <w:r w:rsidR="00372369" w:rsidRPr="00A86431">
              <w:t>увели</w:t>
            </w:r>
            <w:r w:rsidRPr="00A86431">
              <w:t>чение торговых площадей, улучшение качества обслуживания населения</w:t>
            </w:r>
          </w:p>
        </w:tc>
      </w:tr>
      <w:tr w:rsidR="002E1C10" w:rsidRPr="00B70B6C" w:rsidTr="00B70B6C">
        <w:trPr>
          <w:trHeight w:val="140"/>
        </w:trPr>
        <w:tc>
          <w:tcPr>
            <w:tcW w:w="2268" w:type="dxa"/>
          </w:tcPr>
          <w:p w:rsidR="00AE4924" w:rsidRPr="00A86431" w:rsidRDefault="002E1C10" w:rsidP="00A86431">
            <w:pPr>
              <w:pStyle w:val="Table"/>
            </w:pPr>
            <w:r>
              <w:t>Реконструкция помещения с.</w:t>
            </w:r>
            <w:r w:rsidR="00AE4924" w:rsidRPr="00A86431">
              <w:t>Зеленовка (Хабибуллина Т.А.)</w:t>
            </w:r>
          </w:p>
        </w:tc>
        <w:tc>
          <w:tcPr>
            <w:tcW w:w="1080" w:type="dxa"/>
          </w:tcPr>
          <w:p w:rsidR="00AE4924" w:rsidRPr="00A86431" w:rsidRDefault="00AE492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900" w:type="dxa"/>
          </w:tcPr>
          <w:p w:rsidR="00AE4924" w:rsidRPr="00A86431" w:rsidRDefault="00AE4924" w:rsidP="00A86431">
            <w:pPr>
              <w:pStyle w:val="Table"/>
            </w:pPr>
          </w:p>
        </w:tc>
        <w:tc>
          <w:tcPr>
            <w:tcW w:w="1080" w:type="dxa"/>
          </w:tcPr>
          <w:p w:rsidR="00AE4924" w:rsidRPr="00A86431" w:rsidRDefault="00AE4924" w:rsidP="00A86431">
            <w:pPr>
              <w:pStyle w:val="Table"/>
            </w:pPr>
          </w:p>
        </w:tc>
        <w:tc>
          <w:tcPr>
            <w:tcW w:w="1080" w:type="dxa"/>
          </w:tcPr>
          <w:p w:rsidR="00AE4924" w:rsidRPr="00A86431" w:rsidRDefault="00AE4924" w:rsidP="00A86431">
            <w:pPr>
              <w:pStyle w:val="Table"/>
            </w:pPr>
          </w:p>
        </w:tc>
        <w:tc>
          <w:tcPr>
            <w:tcW w:w="1080" w:type="dxa"/>
          </w:tcPr>
          <w:p w:rsidR="00AE4924" w:rsidRPr="00A86431" w:rsidRDefault="00AE4924" w:rsidP="00A86431">
            <w:pPr>
              <w:pStyle w:val="Table"/>
            </w:pPr>
            <w:r w:rsidRPr="00A86431">
              <w:t>0,1</w:t>
            </w:r>
          </w:p>
        </w:tc>
        <w:tc>
          <w:tcPr>
            <w:tcW w:w="1080" w:type="dxa"/>
          </w:tcPr>
          <w:p w:rsidR="00AE4924" w:rsidRPr="00A86431" w:rsidRDefault="00AE4924" w:rsidP="00A86431">
            <w:pPr>
              <w:pStyle w:val="Table"/>
            </w:pPr>
          </w:p>
        </w:tc>
        <w:tc>
          <w:tcPr>
            <w:tcW w:w="1867" w:type="dxa"/>
          </w:tcPr>
          <w:p w:rsidR="00AE4924" w:rsidRPr="00A86431" w:rsidRDefault="002E1C10" w:rsidP="00A86431">
            <w:pPr>
              <w:pStyle w:val="Table"/>
            </w:pPr>
            <w:r>
              <w:t>Рост налоговых поступлений,</w:t>
            </w:r>
            <w:r w:rsidR="00AE4924" w:rsidRPr="00A86431">
              <w:t xml:space="preserve">увеличение торговых площадей, </w:t>
            </w:r>
            <w:r w:rsidR="00AE4924" w:rsidRPr="00A86431">
              <w:lastRenderedPageBreak/>
              <w:t>улучшение качества обслуживания населения</w:t>
            </w:r>
          </w:p>
        </w:tc>
      </w:tr>
    </w:tbl>
    <w:p w:rsidR="002E1C10" w:rsidRDefault="002E1C10" w:rsidP="002E1C10">
      <w:pPr>
        <w:pStyle w:val="2"/>
      </w:pPr>
    </w:p>
    <w:p w:rsidR="00692CD2" w:rsidRDefault="002E1C10" w:rsidP="002E1C10">
      <w:pPr>
        <w:pStyle w:val="2"/>
      </w:pPr>
      <w:r w:rsidRPr="00893D81">
        <w:t>Создание р</w:t>
      </w:r>
      <w:r>
        <w:t xml:space="preserve">абочих мест за время реализации программы развития </w:t>
      </w:r>
      <w:r w:rsidRPr="00893D81">
        <w:t>сферы малого предпринимательства Кр</w:t>
      </w:r>
      <w:r>
        <w:t>апивинского района на 2007-2011</w:t>
      </w:r>
      <w:r w:rsidRPr="00893D81">
        <w:t>гг.</w:t>
      </w:r>
    </w:p>
    <w:p w:rsidR="002E1C10" w:rsidRDefault="002E1C10" w:rsidP="002E1C10">
      <w:pPr>
        <w:pStyle w:val="2"/>
      </w:pPr>
    </w:p>
    <w:tbl>
      <w:tblPr>
        <w:tblW w:w="10800" w:type="dxa"/>
        <w:tblInd w:w="-870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0"/>
        <w:gridCol w:w="900"/>
        <w:gridCol w:w="900"/>
        <w:gridCol w:w="900"/>
        <w:gridCol w:w="900"/>
        <w:gridCol w:w="900"/>
        <w:gridCol w:w="900"/>
      </w:tblGrid>
      <w:tr w:rsidR="003D31D0" w:rsidRPr="002E1C10" w:rsidTr="00614F6D">
        <w:trPr>
          <w:trHeight w:val="305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0"/>
              <w:rPr>
                <w:b w:val="0"/>
              </w:rPr>
            </w:pPr>
            <w:r w:rsidRPr="002E1C10">
              <w:rPr>
                <w:b w:val="0"/>
              </w:rPr>
              <w:t>Наименование мероприятий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0"/>
              <w:rPr>
                <w:b w:val="0"/>
              </w:rPr>
            </w:pPr>
          </w:p>
        </w:tc>
        <w:tc>
          <w:tcPr>
            <w:tcW w:w="270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3D31D0" w:rsidRPr="002E1C10" w:rsidRDefault="003D31D0" w:rsidP="002E1C10">
            <w:pPr>
              <w:pStyle w:val="Table0"/>
              <w:rPr>
                <w:b w:val="0"/>
              </w:rPr>
            </w:pPr>
            <w:r w:rsidRPr="002E1C10">
              <w:rPr>
                <w:b w:val="0"/>
              </w:rPr>
              <w:t>в том числе по годам</w:t>
            </w:r>
          </w:p>
        </w:tc>
        <w:tc>
          <w:tcPr>
            <w:tcW w:w="90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3D31D0" w:rsidRPr="002E1C10" w:rsidRDefault="003D31D0" w:rsidP="002E1C10">
            <w:pPr>
              <w:pStyle w:val="Table0"/>
              <w:rPr>
                <w:b w:val="0"/>
              </w:rPr>
            </w:pPr>
          </w:p>
        </w:tc>
        <w:tc>
          <w:tcPr>
            <w:tcW w:w="90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0"/>
              <w:rPr>
                <w:b w:val="0"/>
              </w:rPr>
            </w:pPr>
          </w:p>
        </w:tc>
      </w:tr>
      <w:tr w:rsidR="003D31D0" w:rsidRPr="002E1C10" w:rsidTr="00614F6D">
        <w:trPr>
          <w:trHeight w:val="290"/>
        </w:trPr>
        <w:tc>
          <w:tcPr>
            <w:tcW w:w="540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0"/>
              <w:rPr>
                <w:b w:val="0"/>
              </w:rPr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Всего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2007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2008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2009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2010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2011</w:t>
            </w:r>
          </w:p>
        </w:tc>
      </w:tr>
      <w:tr w:rsidR="003D31D0" w:rsidRPr="002E1C10" w:rsidTr="00614F6D">
        <w:trPr>
          <w:trHeight w:val="348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Сельское хозяйство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0</w:t>
            </w: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Создание и дальнейшее развитие кооператива по заготовке мяса (с.Перехляй)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742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Приобретение техники сельскохозяйственным производственным сенозаготовительным кооперативом "Костер" (с.Перехляй)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37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Развитие мясного животноводства ИП Даниленко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Потребительский молочный сельскохозяйственный кооператив"Млеко"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3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348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Промышленность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43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35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0</w:t>
            </w: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Разработка песчаных карьеров (Березовопесчаное месторождение)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5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5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24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ЗАО "Барачатский"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24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Строительство цеха по переработке рапса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Открытие и дальнейшая модернизация пекарни в с.Шевели (ИП Ворожцова Л.Г.)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742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Строительство и открытие цеха по производству полуфабрикатов (ИП Ельцова Т.С.)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8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24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ООО "Березовоярские минеральные воды"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Строительство и открытие пилорамы(Черепанов М.К.)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Модернизация цеха деревообработки (Вальвач В.Г.)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Модернизация цеха деревообработки (ООО "Лесоруб")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Модернизация цеха деревообработки (ИП Задорин С.В.)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614F6D" w:rsidP="002E1C10">
            <w:pPr>
              <w:pStyle w:val="Table"/>
            </w:pPr>
            <w:r>
              <w:t xml:space="preserve">Открытие </w:t>
            </w:r>
            <w:r w:rsidR="003D31D0" w:rsidRPr="002E1C10">
              <w:t>цеха деревообработки п.Крапивинский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5</w:t>
            </w:r>
          </w:p>
        </w:tc>
      </w:tr>
      <w:tr w:rsidR="003D31D0" w:rsidRPr="002E1C10" w:rsidTr="00614F6D">
        <w:trPr>
          <w:trHeight w:val="24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 xml:space="preserve">Открытие швейного ателье в п.Крапивинский 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696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Розничная торговля, общественное питание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59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25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30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742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Строительство магазинов в п. Крапивинский (и/п Переводчиков, Лобачева Е.И.</w:t>
            </w:r>
            <w:r w:rsidR="00614F6D">
              <w:t>, Хамзатханов С., Малышенко И.В</w:t>
            </w:r>
            <w:r w:rsidRPr="002E1C10">
              <w:t>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17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lastRenderedPageBreak/>
              <w:t>Строительство торгового комплекса п.Крапивинский (Жуликов О.В.,Дадыкин В.Ю.)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13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13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Строительство торгового комплекса п.Крапивинский (ООО "Капиталинвест")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614F6D" w:rsidP="002E1C10">
            <w:pPr>
              <w:pStyle w:val="Table"/>
            </w:pPr>
            <w:r>
              <w:t>Строительство магазинов с.</w:t>
            </w:r>
            <w:r w:rsidR="003D31D0" w:rsidRPr="002E1C10">
              <w:t>Шевели (Рыжих Е.П., Гааль)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614F6D" w:rsidP="002E1C10">
            <w:pPr>
              <w:pStyle w:val="Table"/>
            </w:pPr>
            <w:r>
              <w:t>Открытие магазина в с.</w:t>
            </w:r>
            <w:r w:rsidR="003D31D0" w:rsidRPr="002E1C10">
              <w:t>Тараданово (и/п Журавлёва)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5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5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742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Реконструкция существующих павильонов п.Крапивинский (и/п Сухова Р.Я., Дашин Е.А, Деменчук И.А., Костюкевич Н.И, Малютина Г.Н.)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348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Бытовое обслуживание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24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614F6D" w:rsidP="002E1C10">
            <w:pPr>
              <w:pStyle w:val="Table"/>
            </w:pPr>
            <w:r>
              <w:t>Открытие парикмахерской п.</w:t>
            </w:r>
            <w:r w:rsidR="003D31D0" w:rsidRPr="002E1C10">
              <w:t>Крапивинский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348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Сфера обслуживания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43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13</w:t>
            </w:r>
          </w:p>
        </w:tc>
      </w:tr>
      <w:tr w:rsidR="003D31D0" w:rsidRPr="002E1C10" w:rsidTr="00614F6D">
        <w:trPr>
          <w:trHeight w:val="494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Развитие инфраструктуры горнолыжной трассы в п.Зеленогорский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23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13</w:t>
            </w:r>
          </w:p>
        </w:tc>
      </w:tr>
      <w:tr w:rsidR="003D31D0" w:rsidRPr="002E1C10" w:rsidTr="00614F6D">
        <w:trPr>
          <w:trHeight w:val="24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Организация базы отдыха на р.Томь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</w:p>
        </w:tc>
      </w:tr>
      <w:tr w:rsidR="003D31D0" w:rsidRPr="002E1C10" w:rsidTr="00614F6D">
        <w:trPr>
          <w:trHeight w:val="377"/>
        </w:trPr>
        <w:tc>
          <w:tcPr>
            <w:tcW w:w="5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Итого рабочих мест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157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71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31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20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31D0" w:rsidRPr="002E1C10" w:rsidRDefault="003D31D0" w:rsidP="002E1C10">
            <w:pPr>
              <w:pStyle w:val="Table"/>
            </w:pPr>
            <w:r w:rsidRPr="002E1C10">
              <w:t>13</w:t>
            </w:r>
          </w:p>
        </w:tc>
      </w:tr>
    </w:tbl>
    <w:p w:rsidR="00692CD2" w:rsidRPr="00893D81" w:rsidRDefault="00692CD2" w:rsidP="00614F6D"/>
    <w:sectPr w:rsidR="00692CD2" w:rsidRPr="00893D81" w:rsidSect="00893D81">
      <w:type w:val="nextColumn"/>
      <w:pgSz w:w="11906" w:h="16838"/>
      <w:pgMar w:top="1134" w:right="851" w:bottom="1134" w:left="1418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30E6" w:rsidRDefault="003830E6">
      <w:r>
        <w:separator/>
      </w:r>
    </w:p>
  </w:endnote>
  <w:endnote w:type="continuationSeparator" w:id="0">
    <w:p w:rsidR="003830E6" w:rsidRDefault="00383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F1EE0348-A1B9-423B-B64B-33A77EC9C45C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B209E44A-83DF-405F-A4C6-3CBC329050BA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216BEF88-801A-42BC-9110-0208798452DF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30E6" w:rsidRDefault="003830E6">
      <w:r>
        <w:separator/>
      </w:r>
    </w:p>
  </w:footnote>
  <w:footnote w:type="continuationSeparator" w:id="0">
    <w:p w:rsidR="003830E6" w:rsidRDefault="003830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B0DE9"/>
    <w:multiLevelType w:val="hybridMultilevel"/>
    <w:tmpl w:val="93BE48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272DD2"/>
    <w:multiLevelType w:val="hybridMultilevel"/>
    <w:tmpl w:val="0BCE289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>
    <w:nsid w:val="0D35534D"/>
    <w:multiLevelType w:val="hybridMultilevel"/>
    <w:tmpl w:val="FE909B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0EA5AF9"/>
    <w:multiLevelType w:val="hybridMultilevel"/>
    <w:tmpl w:val="5E1267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12E1E0B"/>
    <w:multiLevelType w:val="hybridMultilevel"/>
    <w:tmpl w:val="86D4F46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>
    <w:nsid w:val="2F352EE9"/>
    <w:multiLevelType w:val="hybridMultilevel"/>
    <w:tmpl w:val="1E96E36E"/>
    <w:lvl w:ilvl="0" w:tplc="2F486A94">
      <w:start w:val="1"/>
      <w:numFmt w:val="bullet"/>
      <w:lvlText w:val=""/>
      <w:lvlJc w:val="left"/>
      <w:pPr>
        <w:tabs>
          <w:tab w:val="num" w:pos="217"/>
        </w:tabs>
        <w:ind w:left="-180" w:firstLine="567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6">
    <w:nsid w:val="39441B7F"/>
    <w:multiLevelType w:val="hybridMultilevel"/>
    <w:tmpl w:val="24F2E40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AF9594C"/>
    <w:multiLevelType w:val="hybridMultilevel"/>
    <w:tmpl w:val="BBEA9E7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A0DB56">
      <w:start w:val="1"/>
      <w:numFmt w:val="bullet"/>
      <w:lvlText w:val=""/>
      <w:lvlJc w:val="left"/>
      <w:pPr>
        <w:tabs>
          <w:tab w:val="num" w:pos="1440"/>
        </w:tabs>
        <w:ind w:left="1250" w:hanging="17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3BA1FAE"/>
    <w:multiLevelType w:val="hybridMultilevel"/>
    <w:tmpl w:val="CE4CCD62"/>
    <w:lvl w:ilvl="0" w:tplc="2F486A94">
      <w:start w:val="1"/>
      <w:numFmt w:val="bullet"/>
      <w:lvlText w:val=""/>
      <w:lvlJc w:val="left"/>
      <w:pPr>
        <w:tabs>
          <w:tab w:val="num" w:pos="467"/>
        </w:tabs>
        <w:ind w:left="70" w:firstLine="567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0"/>
        </w:tabs>
        <w:ind w:left="15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0"/>
        </w:tabs>
        <w:ind w:left="22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0"/>
        </w:tabs>
        <w:ind w:left="29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0"/>
        </w:tabs>
        <w:ind w:left="36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0"/>
        </w:tabs>
        <w:ind w:left="43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0"/>
        </w:tabs>
        <w:ind w:left="51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0"/>
        </w:tabs>
        <w:ind w:left="58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0"/>
        </w:tabs>
        <w:ind w:left="6550" w:hanging="360"/>
      </w:pPr>
      <w:rPr>
        <w:rFonts w:ascii="Wingdings" w:hAnsi="Wingdings" w:hint="default"/>
      </w:rPr>
    </w:lvl>
  </w:abstractNum>
  <w:abstractNum w:abstractNumId="9">
    <w:nsid w:val="670324FC"/>
    <w:multiLevelType w:val="hybridMultilevel"/>
    <w:tmpl w:val="052827F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AE067A9"/>
    <w:multiLevelType w:val="hybridMultilevel"/>
    <w:tmpl w:val="FF724A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6E475796"/>
    <w:multiLevelType w:val="hybridMultilevel"/>
    <w:tmpl w:val="A88A42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>
    <w:nsid w:val="6F7F3B5C"/>
    <w:multiLevelType w:val="hybridMultilevel"/>
    <w:tmpl w:val="A88A42D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13">
    <w:nsid w:val="7A766459"/>
    <w:multiLevelType w:val="hybridMultilevel"/>
    <w:tmpl w:val="E2962922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0"/>
  </w:num>
  <w:num w:numId="4">
    <w:abstractNumId w:val="10"/>
  </w:num>
  <w:num w:numId="5">
    <w:abstractNumId w:val="2"/>
  </w:num>
  <w:num w:numId="6">
    <w:abstractNumId w:val="1"/>
  </w:num>
  <w:num w:numId="7">
    <w:abstractNumId w:val="6"/>
  </w:num>
  <w:num w:numId="8">
    <w:abstractNumId w:val="7"/>
  </w:num>
  <w:num w:numId="9">
    <w:abstractNumId w:val="13"/>
  </w:num>
  <w:num w:numId="10">
    <w:abstractNumId w:val="11"/>
  </w:num>
  <w:num w:numId="11">
    <w:abstractNumId w:val="12"/>
  </w:num>
  <w:num w:numId="12">
    <w:abstractNumId w:val="5"/>
  </w:num>
  <w:num w:numId="13">
    <w:abstractNumId w:val="8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64A2"/>
    <w:rsid w:val="0000236C"/>
    <w:rsid w:val="00002C53"/>
    <w:rsid w:val="00014A08"/>
    <w:rsid w:val="00024B74"/>
    <w:rsid w:val="000463E3"/>
    <w:rsid w:val="000747C0"/>
    <w:rsid w:val="000764A2"/>
    <w:rsid w:val="00090B7A"/>
    <w:rsid w:val="00094B24"/>
    <w:rsid w:val="000A54BF"/>
    <w:rsid w:val="000A76FA"/>
    <w:rsid w:val="000C6439"/>
    <w:rsid w:val="000D06CE"/>
    <w:rsid w:val="000D2FDE"/>
    <w:rsid w:val="000E29F4"/>
    <w:rsid w:val="000E5C45"/>
    <w:rsid w:val="000E63B3"/>
    <w:rsid w:val="00132FDD"/>
    <w:rsid w:val="0014461C"/>
    <w:rsid w:val="001912A5"/>
    <w:rsid w:val="001958E4"/>
    <w:rsid w:val="001A0E12"/>
    <w:rsid w:val="001A6E18"/>
    <w:rsid w:val="001C531F"/>
    <w:rsid w:val="001C72F3"/>
    <w:rsid w:val="001E4CE6"/>
    <w:rsid w:val="001F39CC"/>
    <w:rsid w:val="0020195E"/>
    <w:rsid w:val="00204496"/>
    <w:rsid w:val="00264D99"/>
    <w:rsid w:val="00277693"/>
    <w:rsid w:val="00291139"/>
    <w:rsid w:val="00295A0D"/>
    <w:rsid w:val="002D3971"/>
    <w:rsid w:val="002D5756"/>
    <w:rsid w:val="002E1C10"/>
    <w:rsid w:val="002E2FB9"/>
    <w:rsid w:val="002F2420"/>
    <w:rsid w:val="003046B2"/>
    <w:rsid w:val="003110CF"/>
    <w:rsid w:val="003545A0"/>
    <w:rsid w:val="00372369"/>
    <w:rsid w:val="00380756"/>
    <w:rsid w:val="0038170D"/>
    <w:rsid w:val="003830E6"/>
    <w:rsid w:val="00396095"/>
    <w:rsid w:val="003B2CF3"/>
    <w:rsid w:val="003C607C"/>
    <w:rsid w:val="003D31D0"/>
    <w:rsid w:val="003E6714"/>
    <w:rsid w:val="00401526"/>
    <w:rsid w:val="00434758"/>
    <w:rsid w:val="004564F7"/>
    <w:rsid w:val="0048369C"/>
    <w:rsid w:val="004878AF"/>
    <w:rsid w:val="004A2DD6"/>
    <w:rsid w:val="004B44A9"/>
    <w:rsid w:val="004C0F1D"/>
    <w:rsid w:val="004C2A9B"/>
    <w:rsid w:val="004C7406"/>
    <w:rsid w:val="004D2AC3"/>
    <w:rsid w:val="004F541C"/>
    <w:rsid w:val="004F5BA9"/>
    <w:rsid w:val="00510D66"/>
    <w:rsid w:val="005270B7"/>
    <w:rsid w:val="00534CFA"/>
    <w:rsid w:val="00547E81"/>
    <w:rsid w:val="00560493"/>
    <w:rsid w:val="00560817"/>
    <w:rsid w:val="005762AC"/>
    <w:rsid w:val="0059072E"/>
    <w:rsid w:val="005D1A0B"/>
    <w:rsid w:val="005E4047"/>
    <w:rsid w:val="005F632B"/>
    <w:rsid w:val="006138D9"/>
    <w:rsid w:val="00613ABF"/>
    <w:rsid w:val="00614F6D"/>
    <w:rsid w:val="00677F7A"/>
    <w:rsid w:val="00680891"/>
    <w:rsid w:val="0068411E"/>
    <w:rsid w:val="00692CD2"/>
    <w:rsid w:val="00693746"/>
    <w:rsid w:val="006A3C72"/>
    <w:rsid w:val="006B2387"/>
    <w:rsid w:val="006F3C9B"/>
    <w:rsid w:val="007373C8"/>
    <w:rsid w:val="00744598"/>
    <w:rsid w:val="00746A0E"/>
    <w:rsid w:val="00753DBF"/>
    <w:rsid w:val="00766380"/>
    <w:rsid w:val="00775D7A"/>
    <w:rsid w:val="007A41F9"/>
    <w:rsid w:val="007B1EB4"/>
    <w:rsid w:val="007B4705"/>
    <w:rsid w:val="007E717C"/>
    <w:rsid w:val="00804D3C"/>
    <w:rsid w:val="008211AD"/>
    <w:rsid w:val="0082548D"/>
    <w:rsid w:val="00830108"/>
    <w:rsid w:val="008344A5"/>
    <w:rsid w:val="00843032"/>
    <w:rsid w:val="0085144C"/>
    <w:rsid w:val="008773E2"/>
    <w:rsid w:val="00882654"/>
    <w:rsid w:val="00893D81"/>
    <w:rsid w:val="008B0A91"/>
    <w:rsid w:val="008B7550"/>
    <w:rsid w:val="008D645B"/>
    <w:rsid w:val="008E023A"/>
    <w:rsid w:val="008E0CBB"/>
    <w:rsid w:val="008F2BD6"/>
    <w:rsid w:val="008F6254"/>
    <w:rsid w:val="00903C5D"/>
    <w:rsid w:val="009078DC"/>
    <w:rsid w:val="0091116A"/>
    <w:rsid w:val="009365C8"/>
    <w:rsid w:val="00955F98"/>
    <w:rsid w:val="00976195"/>
    <w:rsid w:val="00981C6D"/>
    <w:rsid w:val="0098562C"/>
    <w:rsid w:val="0099446F"/>
    <w:rsid w:val="00994487"/>
    <w:rsid w:val="009A12C1"/>
    <w:rsid w:val="009C572D"/>
    <w:rsid w:val="009C7EA6"/>
    <w:rsid w:val="009D3028"/>
    <w:rsid w:val="009F0B69"/>
    <w:rsid w:val="00A24910"/>
    <w:rsid w:val="00A52D6F"/>
    <w:rsid w:val="00A81529"/>
    <w:rsid w:val="00A86431"/>
    <w:rsid w:val="00A96651"/>
    <w:rsid w:val="00AA2074"/>
    <w:rsid w:val="00AB69C3"/>
    <w:rsid w:val="00AC2BB6"/>
    <w:rsid w:val="00AC3381"/>
    <w:rsid w:val="00AE4924"/>
    <w:rsid w:val="00B26895"/>
    <w:rsid w:val="00B323AD"/>
    <w:rsid w:val="00B70B6C"/>
    <w:rsid w:val="00B87614"/>
    <w:rsid w:val="00B92584"/>
    <w:rsid w:val="00B935C6"/>
    <w:rsid w:val="00BB3133"/>
    <w:rsid w:val="00BC5691"/>
    <w:rsid w:val="00BD3537"/>
    <w:rsid w:val="00BE64D8"/>
    <w:rsid w:val="00BF15D0"/>
    <w:rsid w:val="00BF7335"/>
    <w:rsid w:val="00BF75C2"/>
    <w:rsid w:val="00C125C4"/>
    <w:rsid w:val="00C36607"/>
    <w:rsid w:val="00C47CEB"/>
    <w:rsid w:val="00C563D0"/>
    <w:rsid w:val="00C70342"/>
    <w:rsid w:val="00C76700"/>
    <w:rsid w:val="00C806BF"/>
    <w:rsid w:val="00C85E88"/>
    <w:rsid w:val="00C93EF7"/>
    <w:rsid w:val="00CD600B"/>
    <w:rsid w:val="00CF4628"/>
    <w:rsid w:val="00D0279D"/>
    <w:rsid w:val="00D24F14"/>
    <w:rsid w:val="00D537E9"/>
    <w:rsid w:val="00D638F7"/>
    <w:rsid w:val="00D94B8C"/>
    <w:rsid w:val="00DA6169"/>
    <w:rsid w:val="00DA6E5A"/>
    <w:rsid w:val="00DC3E81"/>
    <w:rsid w:val="00DD11AA"/>
    <w:rsid w:val="00DD6312"/>
    <w:rsid w:val="00DD6554"/>
    <w:rsid w:val="00E110BE"/>
    <w:rsid w:val="00E154BC"/>
    <w:rsid w:val="00E170B1"/>
    <w:rsid w:val="00E2162F"/>
    <w:rsid w:val="00E27389"/>
    <w:rsid w:val="00E37268"/>
    <w:rsid w:val="00E44182"/>
    <w:rsid w:val="00E47CFF"/>
    <w:rsid w:val="00E51F28"/>
    <w:rsid w:val="00E629FE"/>
    <w:rsid w:val="00E64C3D"/>
    <w:rsid w:val="00E82CA1"/>
    <w:rsid w:val="00E82DD2"/>
    <w:rsid w:val="00E91133"/>
    <w:rsid w:val="00EF20CB"/>
    <w:rsid w:val="00F0092B"/>
    <w:rsid w:val="00F0449F"/>
    <w:rsid w:val="00F17543"/>
    <w:rsid w:val="00F23E00"/>
    <w:rsid w:val="00F72C2C"/>
    <w:rsid w:val="00F936A3"/>
    <w:rsid w:val="00FB5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aliases w:val="!Обычный текст документа"/>
    <w:qFormat/>
    <w:rsid w:val="000463E3"/>
    <w:pPr>
      <w:ind w:firstLine="567"/>
      <w:jc w:val="both"/>
    </w:pPr>
    <w:rPr>
      <w:rFonts w:ascii="Arial" w:hAnsi="Arial"/>
      <w:sz w:val="24"/>
      <w:szCs w:val="24"/>
    </w:rPr>
  </w:style>
  <w:style w:type="paragraph" w:styleId="1">
    <w:name w:val="heading 1"/>
    <w:aliases w:val="!Части документа"/>
    <w:basedOn w:val="a"/>
    <w:next w:val="a"/>
    <w:qFormat/>
    <w:rsid w:val="000463E3"/>
    <w:pPr>
      <w:jc w:val="center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aliases w:val="!Разделы документа"/>
    <w:basedOn w:val="a"/>
    <w:qFormat/>
    <w:rsid w:val="000463E3"/>
    <w:pPr>
      <w:jc w:val="center"/>
      <w:outlineLvl w:val="1"/>
    </w:pPr>
    <w:rPr>
      <w:rFonts w:cs="Arial"/>
      <w:b/>
      <w:bCs/>
      <w:iCs/>
      <w:sz w:val="30"/>
      <w:szCs w:val="28"/>
    </w:rPr>
  </w:style>
  <w:style w:type="paragraph" w:styleId="3">
    <w:name w:val="heading 3"/>
    <w:aliases w:val="!Главы документа"/>
    <w:basedOn w:val="a"/>
    <w:qFormat/>
    <w:rsid w:val="000463E3"/>
    <w:pPr>
      <w:outlineLvl w:val="2"/>
    </w:pPr>
    <w:rPr>
      <w:rFonts w:cs="Arial"/>
      <w:b/>
      <w:bCs/>
      <w:sz w:val="28"/>
      <w:szCs w:val="26"/>
    </w:rPr>
  </w:style>
  <w:style w:type="paragraph" w:styleId="4">
    <w:name w:val="heading 4"/>
    <w:aliases w:val="!Параграфы/Статьи документа"/>
    <w:basedOn w:val="a"/>
    <w:qFormat/>
    <w:rsid w:val="000463E3"/>
    <w:pPr>
      <w:outlineLvl w:val="3"/>
    </w:pPr>
    <w:rPr>
      <w:b/>
      <w:bCs/>
      <w:sz w:val="26"/>
      <w:szCs w:val="28"/>
    </w:rPr>
  </w:style>
  <w:style w:type="paragraph" w:styleId="5">
    <w:name w:val="heading 5"/>
    <w:basedOn w:val="a"/>
    <w:next w:val="a"/>
    <w:qFormat/>
    <w:pPr>
      <w:keepNext/>
      <w:widowControl w:val="0"/>
      <w:outlineLvl w:val="4"/>
    </w:pPr>
    <w:rPr>
      <w:sz w:val="32"/>
      <w:szCs w:val="32"/>
    </w:rPr>
  </w:style>
  <w:style w:type="paragraph" w:styleId="6">
    <w:name w:val="heading 6"/>
    <w:basedOn w:val="a"/>
    <w:next w:val="a"/>
    <w:qFormat/>
    <w:pPr>
      <w:keepNext/>
      <w:widowControl w:val="0"/>
      <w:tabs>
        <w:tab w:val="left" w:pos="0"/>
      </w:tabs>
      <w:ind w:left="696" w:firstLine="720"/>
      <w:outlineLvl w:val="5"/>
    </w:pPr>
    <w:rPr>
      <w:b/>
      <w:bCs/>
      <w:sz w:val="32"/>
    </w:rPr>
  </w:style>
  <w:style w:type="character" w:default="1" w:styleId="a0">
    <w:name w:val="Default Paragraph Font"/>
    <w:semiHidden/>
    <w:rsid w:val="000463E3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rsid w:val="000463E3"/>
  </w:style>
  <w:style w:type="paragraph" w:styleId="a3">
    <w:name w:val="Body Text Indent"/>
    <w:basedOn w:val="a"/>
    <w:pPr>
      <w:ind w:firstLine="720"/>
    </w:pPr>
    <w:rPr>
      <w:sz w:val="28"/>
    </w:rPr>
  </w:style>
  <w:style w:type="paragraph" w:styleId="a4">
    <w:name w:val="Body Text"/>
    <w:basedOn w:val="a"/>
    <w:pPr>
      <w:widowControl w:val="0"/>
    </w:pPr>
    <w:rPr>
      <w:sz w:val="28"/>
    </w:rPr>
  </w:style>
  <w:style w:type="paragraph" w:styleId="20">
    <w:name w:val="Body Text 2"/>
    <w:basedOn w:val="a"/>
    <w:pPr>
      <w:widowControl w:val="0"/>
    </w:pPr>
    <w:rPr>
      <w:sz w:val="28"/>
    </w:rPr>
  </w:style>
  <w:style w:type="paragraph" w:styleId="a5">
    <w:name w:val="header"/>
    <w:basedOn w:val="a"/>
    <w:pPr>
      <w:tabs>
        <w:tab w:val="center" w:pos="4677"/>
        <w:tab w:val="right" w:pos="9355"/>
      </w:tabs>
    </w:pPr>
  </w:style>
  <w:style w:type="paragraph" w:styleId="a6">
    <w:name w:val="footer"/>
    <w:basedOn w:val="a"/>
    <w:pPr>
      <w:tabs>
        <w:tab w:val="center" w:pos="4677"/>
        <w:tab w:val="right" w:pos="9355"/>
      </w:tabs>
    </w:pPr>
  </w:style>
  <w:style w:type="character" w:styleId="a7">
    <w:name w:val="page number"/>
    <w:basedOn w:val="a0"/>
  </w:style>
  <w:style w:type="paragraph" w:styleId="21">
    <w:name w:val="Body Text Indent 2"/>
    <w:basedOn w:val="a"/>
    <w:pPr>
      <w:widowControl w:val="0"/>
      <w:ind w:firstLine="708"/>
    </w:pPr>
    <w:rPr>
      <w:sz w:val="28"/>
    </w:rPr>
  </w:style>
  <w:style w:type="paragraph" w:customStyle="1" w:styleId="ConsPlusNonformat">
    <w:name w:val="ConsPlusNonformat"/>
    <w:rsid w:val="002F242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Title">
    <w:name w:val="ConsPlusTitle"/>
    <w:rsid w:val="00981C6D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8">
    <w:name w:val="Balloon Text"/>
    <w:basedOn w:val="a"/>
    <w:semiHidden/>
    <w:rsid w:val="005D1A0B"/>
    <w:rPr>
      <w:rFonts w:ascii="Tahoma" w:hAnsi="Tahoma" w:cs="Tahoma"/>
      <w:sz w:val="16"/>
      <w:szCs w:val="16"/>
    </w:rPr>
  </w:style>
  <w:style w:type="table" w:styleId="a9">
    <w:name w:val="Table Grid"/>
    <w:basedOn w:val="a1"/>
    <w:rsid w:val="00C93E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Title"/>
    <w:basedOn w:val="a"/>
    <w:qFormat/>
    <w:rsid w:val="00692CD2"/>
    <w:pPr>
      <w:spacing w:before="240"/>
      <w:jc w:val="center"/>
    </w:pPr>
    <w:rPr>
      <w:sz w:val="28"/>
      <w:szCs w:val="20"/>
    </w:rPr>
  </w:style>
  <w:style w:type="paragraph" w:styleId="ab">
    <w:name w:val="Subtitle"/>
    <w:basedOn w:val="a"/>
    <w:qFormat/>
    <w:rsid w:val="00692CD2"/>
    <w:pPr>
      <w:spacing w:before="240"/>
      <w:jc w:val="center"/>
    </w:pPr>
    <w:rPr>
      <w:b/>
      <w:sz w:val="32"/>
      <w:szCs w:val="32"/>
    </w:rPr>
  </w:style>
  <w:style w:type="paragraph" w:customStyle="1" w:styleId="10">
    <w:name w:val="Обычный1"/>
    <w:rsid w:val="00692CD2"/>
    <w:pPr>
      <w:snapToGrid w:val="0"/>
      <w:spacing w:line="300" w:lineRule="auto"/>
    </w:pPr>
    <w:rPr>
      <w:sz w:val="22"/>
    </w:rPr>
  </w:style>
  <w:style w:type="character" w:styleId="HTML">
    <w:name w:val="HTML Variable"/>
    <w:aliases w:val="!Ссылки в документе"/>
    <w:basedOn w:val="a0"/>
    <w:rsid w:val="000463E3"/>
    <w:rPr>
      <w:rFonts w:ascii="Arial" w:hAnsi="Arial"/>
      <w:b w:val="0"/>
      <w:i w:val="0"/>
      <w:iCs/>
      <w:color w:val="0000FF"/>
      <w:sz w:val="24"/>
      <w:u w:val="none"/>
    </w:rPr>
  </w:style>
  <w:style w:type="paragraph" w:styleId="ac">
    <w:name w:val="annotation text"/>
    <w:aliases w:val="!Равноширинный текст документа"/>
    <w:basedOn w:val="a"/>
    <w:semiHidden/>
    <w:rsid w:val="000463E3"/>
    <w:rPr>
      <w:rFonts w:ascii="Courier" w:hAnsi="Courier"/>
      <w:sz w:val="22"/>
      <w:szCs w:val="20"/>
    </w:rPr>
  </w:style>
  <w:style w:type="paragraph" w:customStyle="1" w:styleId="Title">
    <w:name w:val="Title!Название НПА"/>
    <w:basedOn w:val="a"/>
    <w:rsid w:val="000463E3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styleId="ad">
    <w:name w:val="Hyperlink"/>
    <w:basedOn w:val="a0"/>
    <w:rsid w:val="000463E3"/>
    <w:rPr>
      <w:color w:val="0000FF"/>
      <w:u w:val="none"/>
    </w:rPr>
  </w:style>
  <w:style w:type="paragraph" w:customStyle="1" w:styleId="Application">
    <w:name w:val="Application!Приложение"/>
    <w:rsid w:val="000463E3"/>
    <w:pPr>
      <w:spacing w:before="120" w:after="120"/>
      <w:jc w:val="right"/>
    </w:pPr>
    <w:rPr>
      <w:rFonts w:ascii="Arial" w:hAnsi="Arial" w:cs="Arial"/>
      <w:b/>
      <w:bCs/>
      <w:kern w:val="28"/>
      <w:sz w:val="32"/>
      <w:szCs w:val="32"/>
    </w:rPr>
  </w:style>
  <w:style w:type="paragraph" w:customStyle="1" w:styleId="Table">
    <w:name w:val="Table!Таблица"/>
    <w:rsid w:val="000463E3"/>
    <w:rPr>
      <w:rFonts w:ascii="Arial" w:hAnsi="Arial" w:cs="Arial"/>
      <w:bCs/>
      <w:kern w:val="28"/>
      <w:sz w:val="24"/>
      <w:szCs w:val="32"/>
    </w:rPr>
  </w:style>
  <w:style w:type="paragraph" w:customStyle="1" w:styleId="Table0">
    <w:name w:val="Table!"/>
    <w:next w:val="Table"/>
    <w:rsid w:val="000463E3"/>
    <w:pPr>
      <w:jc w:val="center"/>
    </w:pPr>
    <w:rPr>
      <w:rFonts w:ascii="Arial" w:hAnsi="Arial" w:cs="Arial"/>
      <w:b/>
      <w:bCs/>
      <w:kern w:val="28"/>
      <w:sz w:val="24"/>
      <w:szCs w:val="32"/>
    </w:rPr>
  </w:style>
  <w:style w:type="paragraph" w:customStyle="1" w:styleId="NumberAndDate">
    <w:name w:val="NumberAndDate"/>
    <w:aliases w:val="!Дата и Номер"/>
    <w:qFormat/>
    <w:rsid w:val="000463E3"/>
    <w:pPr>
      <w:jc w:val="center"/>
    </w:pPr>
    <w:rPr>
      <w:rFonts w:ascii="Arial" w:hAnsi="Arial" w:cs="Arial"/>
      <w:bCs/>
      <w:kern w:val="28"/>
      <w:sz w:val="24"/>
      <w:szCs w:val="32"/>
    </w:rPr>
  </w:style>
  <w:style w:type="paragraph" w:customStyle="1" w:styleId="Institution">
    <w:name w:val="Institution!Орган принятия"/>
    <w:basedOn w:val="NumberAndDate"/>
    <w:next w:val="a"/>
    <w:rsid w:val="000463E3"/>
    <w:rPr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aliases w:val="!Обычный текст документа"/>
    <w:qFormat/>
    <w:rsid w:val="000463E3"/>
    <w:pPr>
      <w:ind w:firstLine="567"/>
      <w:jc w:val="both"/>
    </w:pPr>
    <w:rPr>
      <w:rFonts w:ascii="Arial" w:hAnsi="Arial"/>
      <w:sz w:val="24"/>
      <w:szCs w:val="24"/>
    </w:rPr>
  </w:style>
  <w:style w:type="paragraph" w:styleId="1">
    <w:name w:val="heading 1"/>
    <w:aliases w:val="!Части документа"/>
    <w:basedOn w:val="a"/>
    <w:next w:val="a"/>
    <w:qFormat/>
    <w:rsid w:val="000463E3"/>
    <w:pPr>
      <w:jc w:val="center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aliases w:val="!Разделы документа"/>
    <w:basedOn w:val="a"/>
    <w:qFormat/>
    <w:rsid w:val="000463E3"/>
    <w:pPr>
      <w:jc w:val="center"/>
      <w:outlineLvl w:val="1"/>
    </w:pPr>
    <w:rPr>
      <w:rFonts w:cs="Arial"/>
      <w:b/>
      <w:bCs/>
      <w:iCs/>
      <w:sz w:val="30"/>
      <w:szCs w:val="28"/>
    </w:rPr>
  </w:style>
  <w:style w:type="paragraph" w:styleId="3">
    <w:name w:val="heading 3"/>
    <w:aliases w:val="!Главы документа"/>
    <w:basedOn w:val="a"/>
    <w:qFormat/>
    <w:rsid w:val="000463E3"/>
    <w:pPr>
      <w:outlineLvl w:val="2"/>
    </w:pPr>
    <w:rPr>
      <w:rFonts w:cs="Arial"/>
      <w:b/>
      <w:bCs/>
      <w:sz w:val="28"/>
      <w:szCs w:val="26"/>
    </w:rPr>
  </w:style>
  <w:style w:type="paragraph" w:styleId="4">
    <w:name w:val="heading 4"/>
    <w:aliases w:val="!Параграфы/Статьи документа"/>
    <w:basedOn w:val="a"/>
    <w:qFormat/>
    <w:rsid w:val="000463E3"/>
    <w:pPr>
      <w:outlineLvl w:val="3"/>
    </w:pPr>
    <w:rPr>
      <w:b/>
      <w:bCs/>
      <w:sz w:val="26"/>
      <w:szCs w:val="28"/>
    </w:rPr>
  </w:style>
  <w:style w:type="paragraph" w:styleId="5">
    <w:name w:val="heading 5"/>
    <w:basedOn w:val="a"/>
    <w:next w:val="a"/>
    <w:qFormat/>
    <w:pPr>
      <w:keepNext/>
      <w:widowControl w:val="0"/>
      <w:outlineLvl w:val="4"/>
    </w:pPr>
    <w:rPr>
      <w:sz w:val="32"/>
      <w:szCs w:val="32"/>
    </w:rPr>
  </w:style>
  <w:style w:type="paragraph" w:styleId="6">
    <w:name w:val="heading 6"/>
    <w:basedOn w:val="a"/>
    <w:next w:val="a"/>
    <w:qFormat/>
    <w:pPr>
      <w:keepNext/>
      <w:widowControl w:val="0"/>
      <w:tabs>
        <w:tab w:val="left" w:pos="0"/>
      </w:tabs>
      <w:ind w:left="696" w:firstLine="720"/>
      <w:outlineLvl w:val="5"/>
    </w:pPr>
    <w:rPr>
      <w:b/>
      <w:bCs/>
      <w:sz w:val="32"/>
    </w:rPr>
  </w:style>
  <w:style w:type="character" w:default="1" w:styleId="a0">
    <w:name w:val="Default Paragraph Font"/>
    <w:semiHidden/>
    <w:rsid w:val="000463E3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rsid w:val="000463E3"/>
  </w:style>
  <w:style w:type="paragraph" w:styleId="a3">
    <w:name w:val="Body Text Indent"/>
    <w:basedOn w:val="a"/>
    <w:pPr>
      <w:ind w:firstLine="720"/>
    </w:pPr>
    <w:rPr>
      <w:sz w:val="28"/>
    </w:rPr>
  </w:style>
  <w:style w:type="paragraph" w:styleId="a4">
    <w:name w:val="Body Text"/>
    <w:basedOn w:val="a"/>
    <w:pPr>
      <w:widowControl w:val="0"/>
    </w:pPr>
    <w:rPr>
      <w:sz w:val="28"/>
    </w:rPr>
  </w:style>
  <w:style w:type="paragraph" w:styleId="20">
    <w:name w:val="Body Text 2"/>
    <w:basedOn w:val="a"/>
    <w:pPr>
      <w:widowControl w:val="0"/>
    </w:pPr>
    <w:rPr>
      <w:sz w:val="28"/>
    </w:rPr>
  </w:style>
  <w:style w:type="paragraph" w:styleId="a5">
    <w:name w:val="header"/>
    <w:basedOn w:val="a"/>
    <w:pPr>
      <w:tabs>
        <w:tab w:val="center" w:pos="4677"/>
        <w:tab w:val="right" w:pos="9355"/>
      </w:tabs>
    </w:pPr>
  </w:style>
  <w:style w:type="paragraph" w:styleId="a6">
    <w:name w:val="footer"/>
    <w:basedOn w:val="a"/>
    <w:pPr>
      <w:tabs>
        <w:tab w:val="center" w:pos="4677"/>
        <w:tab w:val="right" w:pos="9355"/>
      </w:tabs>
    </w:pPr>
  </w:style>
  <w:style w:type="character" w:styleId="a7">
    <w:name w:val="page number"/>
    <w:basedOn w:val="a0"/>
  </w:style>
  <w:style w:type="paragraph" w:styleId="21">
    <w:name w:val="Body Text Indent 2"/>
    <w:basedOn w:val="a"/>
    <w:pPr>
      <w:widowControl w:val="0"/>
      <w:ind w:firstLine="708"/>
    </w:pPr>
    <w:rPr>
      <w:sz w:val="28"/>
    </w:rPr>
  </w:style>
  <w:style w:type="paragraph" w:customStyle="1" w:styleId="ConsPlusNonformat">
    <w:name w:val="ConsPlusNonformat"/>
    <w:rsid w:val="002F242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Title">
    <w:name w:val="ConsPlusTitle"/>
    <w:rsid w:val="00981C6D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8">
    <w:name w:val="Balloon Text"/>
    <w:basedOn w:val="a"/>
    <w:semiHidden/>
    <w:rsid w:val="005D1A0B"/>
    <w:rPr>
      <w:rFonts w:ascii="Tahoma" w:hAnsi="Tahoma" w:cs="Tahoma"/>
      <w:sz w:val="16"/>
      <w:szCs w:val="16"/>
    </w:rPr>
  </w:style>
  <w:style w:type="table" w:styleId="a9">
    <w:name w:val="Table Grid"/>
    <w:basedOn w:val="a1"/>
    <w:rsid w:val="00C93E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Title"/>
    <w:basedOn w:val="a"/>
    <w:qFormat/>
    <w:rsid w:val="00692CD2"/>
    <w:pPr>
      <w:spacing w:before="240"/>
      <w:jc w:val="center"/>
    </w:pPr>
    <w:rPr>
      <w:sz w:val="28"/>
      <w:szCs w:val="20"/>
    </w:rPr>
  </w:style>
  <w:style w:type="paragraph" w:styleId="ab">
    <w:name w:val="Subtitle"/>
    <w:basedOn w:val="a"/>
    <w:qFormat/>
    <w:rsid w:val="00692CD2"/>
    <w:pPr>
      <w:spacing w:before="240"/>
      <w:jc w:val="center"/>
    </w:pPr>
    <w:rPr>
      <w:b/>
      <w:sz w:val="32"/>
      <w:szCs w:val="32"/>
    </w:rPr>
  </w:style>
  <w:style w:type="paragraph" w:customStyle="1" w:styleId="10">
    <w:name w:val="Обычный1"/>
    <w:rsid w:val="00692CD2"/>
    <w:pPr>
      <w:snapToGrid w:val="0"/>
      <w:spacing w:line="300" w:lineRule="auto"/>
    </w:pPr>
    <w:rPr>
      <w:sz w:val="22"/>
    </w:rPr>
  </w:style>
  <w:style w:type="character" w:styleId="HTML">
    <w:name w:val="HTML Variable"/>
    <w:aliases w:val="!Ссылки в документе"/>
    <w:basedOn w:val="a0"/>
    <w:rsid w:val="000463E3"/>
    <w:rPr>
      <w:rFonts w:ascii="Arial" w:hAnsi="Arial"/>
      <w:b w:val="0"/>
      <w:i w:val="0"/>
      <w:iCs/>
      <w:color w:val="0000FF"/>
      <w:sz w:val="24"/>
      <w:u w:val="none"/>
    </w:rPr>
  </w:style>
  <w:style w:type="paragraph" w:styleId="ac">
    <w:name w:val="annotation text"/>
    <w:aliases w:val="!Равноширинный текст документа"/>
    <w:basedOn w:val="a"/>
    <w:semiHidden/>
    <w:rsid w:val="000463E3"/>
    <w:rPr>
      <w:rFonts w:ascii="Courier" w:hAnsi="Courier"/>
      <w:sz w:val="22"/>
      <w:szCs w:val="20"/>
    </w:rPr>
  </w:style>
  <w:style w:type="paragraph" w:customStyle="1" w:styleId="Title">
    <w:name w:val="Title!Название НПА"/>
    <w:basedOn w:val="a"/>
    <w:rsid w:val="000463E3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styleId="ad">
    <w:name w:val="Hyperlink"/>
    <w:basedOn w:val="a0"/>
    <w:rsid w:val="000463E3"/>
    <w:rPr>
      <w:color w:val="0000FF"/>
      <w:u w:val="none"/>
    </w:rPr>
  </w:style>
  <w:style w:type="paragraph" w:customStyle="1" w:styleId="Application">
    <w:name w:val="Application!Приложение"/>
    <w:rsid w:val="000463E3"/>
    <w:pPr>
      <w:spacing w:before="120" w:after="120"/>
      <w:jc w:val="right"/>
    </w:pPr>
    <w:rPr>
      <w:rFonts w:ascii="Arial" w:hAnsi="Arial" w:cs="Arial"/>
      <w:b/>
      <w:bCs/>
      <w:kern w:val="28"/>
      <w:sz w:val="32"/>
      <w:szCs w:val="32"/>
    </w:rPr>
  </w:style>
  <w:style w:type="paragraph" w:customStyle="1" w:styleId="Table">
    <w:name w:val="Table!Таблица"/>
    <w:rsid w:val="000463E3"/>
    <w:rPr>
      <w:rFonts w:ascii="Arial" w:hAnsi="Arial" w:cs="Arial"/>
      <w:bCs/>
      <w:kern w:val="28"/>
      <w:sz w:val="24"/>
      <w:szCs w:val="32"/>
    </w:rPr>
  </w:style>
  <w:style w:type="paragraph" w:customStyle="1" w:styleId="Table0">
    <w:name w:val="Table!"/>
    <w:next w:val="Table"/>
    <w:rsid w:val="000463E3"/>
    <w:pPr>
      <w:jc w:val="center"/>
    </w:pPr>
    <w:rPr>
      <w:rFonts w:ascii="Arial" w:hAnsi="Arial" w:cs="Arial"/>
      <w:b/>
      <w:bCs/>
      <w:kern w:val="28"/>
      <w:sz w:val="24"/>
      <w:szCs w:val="32"/>
    </w:rPr>
  </w:style>
  <w:style w:type="paragraph" w:customStyle="1" w:styleId="NumberAndDate">
    <w:name w:val="NumberAndDate"/>
    <w:aliases w:val="!Дата и Номер"/>
    <w:qFormat/>
    <w:rsid w:val="000463E3"/>
    <w:pPr>
      <w:jc w:val="center"/>
    </w:pPr>
    <w:rPr>
      <w:rFonts w:ascii="Arial" w:hAnsi="Arial" w:cs="Arial"/>
      <w:bCs/>
      <w:kern w:val="28"/>
      <w:sz w:val="24"/>
      <w:szCs w:val="32"/>
    </w:rPr>
  </w:style>
  <w:style w:type="paragraph" w:customStyle="1" w:styleId="Institution">
    <w:name w:val="Institution!Орган принятия"/>
    <w:basedOn w:val="NumberAndDate"/>
    <w:next w:val="a"/>
    <w:rsid w:val="000463E3"/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84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64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5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1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9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0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1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9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06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rnla-service.scli.ru:8080/rnla-links/ws/content/act/5fa71918-7353-4b2a-ba91-fa2456125aa8.html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rnla-service.scli.ru:8080/rnla-links/ws/content/act/034324cb-4852-428e-8c4a-6dff1b87e822.htm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rnla-service.scli.ru:8080/rnla-links/ws/content/act/b24a8e64-faf9-4893-96de-64ea7124e712.htm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zakon.scli.ru/ru/legal_texts/index.php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rnla-service.scli.ru:8080/rnla-links/ws/content/act/f8df84dd-53c5-4064-8b69-ff2b6ede3385.html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RBCSoft\&#1055;&#1057;%20&#1053;&#1055;&#1040;%20&#1045;&#1057;&#1048;&#1058;&#1054;%20-%20&#1040;&#1056;&#1052;&#1099;\Resources\styles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styles</Template>
  <TotalTime>1</TotalTime>
  <Pages>24</Pages>
  <Words>4985</Words>
  <Characters>28417</Characters>
  <Application>Microsoft Office Word</Application>
  <DocSecurity>0</DocSecurity>
  <Lines>236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СОГЛАСОВАНО</vt:lpstr>
    </vt:vector>
  </TitlesOfParts>
  <Company>Организация</Company>
  <LinksUpToDate>false</LinksUpToDate>
  <CharactersWithSpaces>33336</CharactersWithSpaces>
  <SharedDoc>false</SharedDoc>
  <HLinks>
    <vt:vector size="30" baseType="variant">
      <vt:variant>
        <vt:i4>3735614</vt:i4>
      </vt:variant>
      <vt:variant>
        <vt:i4>12</vt:i4>
      </vt:variant>
      <vt:variant>
        <vt:i4>0</vt:i4>
      </vt:variant>
      <vt:variant>
        <vt:i4>5</vt:i4>
      </vt:variant>
      <vt:variant>
        <vt:lpwstr>/content/act/5fa71918-7353-4b2a-ba91-fa2456125aa8.html</vt:lpwstr>
      </vt:variant>
      <vt:variant>
        <vt:lpwstr/>
      </vt:variant>
      <vt:variant>
        <vt:i4>6291565</vt:i4>
      </vt:variant>
      <vt:variant>
        <vt:i4>9</vt:i4>
      </vt:variant>
      <vt:variant>
        <vt:i4>0</vt:i4>
      </vt:variant>
      <vt:variant>
        <vt:i4>5</vt:i4>
      </vt:variant>
      <vt:variant>
        <vt:lpwstr>/content/act/034324cb-4852-428e-8c4a-6dff1b87e822.html</vt:lpwstr>
      </vt:variant>
      <vt:variant>
        <vt:lpwstr/>
      </vt:variant>
      <vt:variant>
        <vt:i4>6488125</vt:i4>
      </vt:variant>
      <vt:variant>
        <vt:i4>6</vt:i4>
      </vt:variant>
      <vt:variant>
        <vt:i4>0</vt:i4>
      </vt:variant>
      <vt:variant>
        <vt:i4>5</vt:i4>
      </vt:variant>
      <vt:variant>
        <vt:lpwstr>/content/act/b24a8e64-faf9-4893-96de-64ea7124e712.html</vt:lpwstr>
      </vt:variant>
      <vt:variant>
        <vt:lpwstr/>
      </vt:variant>
      <vt:variant>
        <vt:i4>6619158</vt:i4>
      </vt:variant>
      <vt:variant>
        <vt:i4>3</vt:i4>
      </vt:variant>
      <vt:variant>
        <vt:i4>0</vt:i4>
      </vt:variant>
      <vt:variant>
        <vt:i4>5</vt:i4>
      </vt:variant>
      <vt:variant>
        <vt:lpwstr>http://zakon.scli.ru/ru/legal_texts/index.php</vt:lpwstr>
      </vt:variant>
      <vt:variant>
        <vt:lpwstr/>
      </vt:variant>
      <vt:variant>
        <vt:i4>3342444</vt:i4>
      </vt:variant>
      <vt:variant>
        <vt:i4>0</vt:i4>
      </vt:variant>
      <vt:variant>
        <vt:i4>0</vt:i4>
      </vt:variant>
      <vt:variant>
        <vt:i4>5</vt:i4>
      </vt:variant>
      <vt:variant>
        <vt:lpwstr>/content/act/f8df84dd-53c5-4064-8b69-ff2b6ede3385.html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creator>008</dc:creator>
  <cp:lastModifiedBy>008</cp:lastModifiedBy>
  <cp:revision>1</cp:revision>
  <cp:lastPrinted>2007-03-24T06:12:00Z</cp:lastPrinted>
  <dcterms:created xsi:type="dcterms:W3CDTF">2018-09-06T09:33:00Z</dcterms:created>
  <dcterms:modified xsi:type="dcterms:W3CDTF">2018-09-06T09:34:00Z</dcterms:modified>
</cp:coreProperties>
</file>